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8565" w14:textId="77777777" w:rsidR="004B5498" w:rsidRPr="00CC4977" w:rsidRDefault="007E193E" w:rsidP="00CC4977">
      <w:pPr>
        <w:tabs>
          <w:tab w:val="left" w:pos="5797"/>
        </w:tabs>
        <w:spacing w:after="60"/>
        <w:jc w:val="center"/>
        <w:rPr>
          <w:sz w:val="26"/>
          <w:szCs w:val="26"/>
        </w:rPr>
      </w:pPr>
      <w:r w:rsidRPr="00CC4977">
        <w:rPr>
          <w:b/>
          <w:sz w:val="26"/>
          <w:szCs w:val="26"/>
          <w:lang w:val="vi-VN"/>
        </w:rPr>
        <w:t>P</w:t>
      </w:r>
      <w:r w:rsidR="004B5498" w:rsidRPr="00CC4977">
        <w:rPr>
          <w:rFonts w:eastAsia="Times New Roman Bold"/>
          <w:b/>
          <w:color w:val="000000" w:themeColor="text1"/>
          <w:sz w:val="26"/>
          <w:szCs w:val="26"/>
          <w:lang w:val="vi-VN"/>
        </w:rPr>
        <w:t>hụ lục</w:t>
      </w:r>
    </w:p>
    <w:p w14:paraId="55A8698D" w14:textId="77777777" w:rsidR="00CC4977" w:rsidRDefault="00885B1C" w:rsidP="00CC4977">
      <w:pPr>
        <w:jc w:val="center"/>
        <w:rPr>
          <w:rFonts w:asciiTheme="minorHAnsi" w:eastAsia="Times New Roman Bold" w:hAnsiTheme="minorHAnsi"/>
          <w:b/>
          <w:color w:val="000000" w:themeColor="text1"/>
          <w:spacing w:val="-4"/>
          <w:sz w:val="26"/>
          <w:szCs w:val="26"/>
        </w:rPr>
      </w:pPr>
      <w:r w:rsidRPr="00CC4977">
        <w:rPr>
          <w:rFonts w:ascii="Times New Roman Bold" w:eastAsia="Times New Roman Bold" w:hAnsi="Times New Roman Bold"/>
          <w:b/>
          <w:color w:val="000000" w:themeColor="text1"/>
          <w:spacing w:val="-4"/>
          <w:sz w:val="26"/>
          <w:szCs w:val="26"/>
        </w:rPr>
        <w:t xml:space="preserve">DANH MỤC THỦ TỤC HÀNH CHÍNH </w:t>
      </w:r>
      <w:r w:rsidR="004B5D2E" w:rsidRPr="00CC4977">
        <w:rPr>
          <w:rFonts w:ascii="Times New Roman Bold" w:eastAsia="Times New Roman Bold" w:hAnsi="Times New Roman Bold"/>
          <w:b/>
          <w:color w:val="000000" w:themeColor="text1"/>
          <w:spacing w:val="-4"/>
          <w:sz w:val="26"/>
          <w:szCs w:val="26"/>
        </w:rPr>
        <w:t>ĐƯỢC SỬA ĐỔI, BỔ SUNG</w:t>
      </w:r>
      <w:r w:rsidR="00D33D00" w:rsidRPr="00CC4977">
        <w:rPr>
          <w:rFonts w:ascii="Times New Roman Bold" w:eastAsia="Times New Roman Bold" w:hAnsi="Times New Roman Bold"/>
          <w:b/>
          <w:color w:val="000000" w:themeColor="text1"/>
          <w:spacing w:val="-4"/>
          <w:sz w:val="26"/>
          <w:szCs w:val="26"/>
        </w:rPr>
        <w:t xml:space="preserve"> LĨNH VỰC NGƯỜI CÓ CÔNG</w:t>
      </w:r>
      <w:r w:rsidR="00D33D00" w:rsidRPr="00CC4977">
        <w:rPr>
          <w:rFonts w:ascii="Times New Roman Bold" w:eastAsia="Times New Roman Bold" w:hAnsi="Times New Roman Bold"/>
          <w:b/>
          <w:color w:val="000000" w:themeColor="text1"/>
          <w:spacing w:val="-4"/>
          <w:sz w:val="26"/>
          <w:szCs w:val="26"/>
          <w:lang w:val="vi-VN"/>
        </w:rPr>
        <w:t xml:space="preserve"> </w:t>
      </w:r>
    </w:p>
    <w:p w14:paraId="38E63BB6" w14:textId="77777777" w:rsidR="00CC4977" w:rsidRDefault="00D33D00" w:rsidP="00CC4977">
      <w:pPr>
        <w:jc w:val="center"/>
        <w:rPr>
          <w:rFonts w:eastAsia="Times New Roman Bold"/>
          <w:b/>
          <w:color w:val="000000" w:themeColor="text1"/>
          <w:sz w:val="26"/>
          <w:szCs w:val="26"/>
        </w:rPr>
      </w:pPr>
      <w:r w:rsidRPr="00CC4977">
        <w:rPr>
          <w:rFonts w:ascii="Times New Roman Bold" w:eastAsia="Times New Roman Bold" w:hAnsi="Times New Roman Bold"/>
          <w:b/>
          <w:color w:val="000000" w:themeColor="text1"/>
          <w:spacing w:val="-4"/>
          <w:sz w:val="26"/>
          <w:szCs w:val="26"/>
        </w:rPr>
        <w:t>TẠI NGHỊ QUYẾT</w:t>
      </w:r>
      <w:r w:rsidR="00CC4977">
        <w:rPr>
          <w:rFonts w:ascii="Times New Roman Bold" w:eastAsia="Times New Roman Bold" w:hAnsi="Times New Roman Bold"/>
          <w:b/>
          <w:color w:val="000000" w:themeColor="text1"/>
          <w:spacing w:val="-4"/>
          <w:sz w:val="26"/>
          <w:szCs w:val="26"/>
        </w:rPr>
        <w:t xml:space="preserve"> </w:t>
      </w:r>
      <w:r w:rsidRPr="00CC4977">
        <w:rPr>
          <w:rFonts w:eastAsia="Times New Roman Bold"/>
          <w:b/>
          <w:color w:val="000000" w:themeColor="text1"/>
          <w:sz w:val="26"/>
          <w:szCs w:val="26"/>
        </w:rPr>
        <w:t>SỐ 24/2026/NQ-CP NGÀY 29/4/2026</w:t>
      </w:r>
      <w:r w:rsidR="00B83B37" w:rsidRPr="00CC4977">
        <w:rPr>
          <w:rFonts w:eastAsia="Times New Roman Bold"/>
          <w:b/>
          <w:color w:val="000000" w:themeColor="text1"/>
          <w:sz w:val="26"/>
          <w:szCs w:val="26"/>
        </w:rPr>
        <w:t xml:space="preserve"> </w:t>
      </w:r>
      <w:r w:rsidR="00B41502" w:rsidRPr="00CC4977">
        <w:rPr>
          <w:rFonts w:eastAsia="Times New Roman Bold"/>
          <w:b/>
          <w:color w:val="000000" w:themeColor="text1"/>
          <w:sz w:val="26"/>
          <w:szCs w:val="26"/>
          <w:lang w:val="vi-VN"/>
        </w:rPr>
        <w:t xml:space="preserve">CỦA CHÍNH PHỦ VỀ CẮT GIẢM, PHÂN CẤP, ĐƠN GIẢN HÓA </w:t>
      </w:r>
    </w:p>
    <w:p w14:paraId="738D87C3" w14:textId="77777777" w:rsidR="00B41502" w:rsidRPr="00CC4977" w:rsidRDefault="00B41502" w:rsidP="00CC4977">
      <w:pPr>
        <w:jc w:val="center"/>
        <w:rPr>
          <w:rFonts w:ascii="Times New Roman Bold" w:eastAsia="Times New Roman Bold" w:hAnsi="Times New Roman Bold"/>
          <w:b/>
          <w:color w:val="000000" w:themeColor="text1"/>
          <w:spacing w:val="-4"/>
          <w:sz w:val="26"/>
          <w:szCs w:val="26"/>
        </w:rPr>
      </w:pPr>
      <w:r w:rsidRPr="00CC4977">
        <w:rPr>
          <w:rFonts w:eastAsia="Times New Roman Bold"/>
          <w:b/>
          <w:color w:val="000000" w:themeColor="text1"/>
          <w:sz w:val="26"/>
          <w:szCs w:val="26"/>
          <w:lang w:val="vi-VN"/>
        </w:rPr>
        <w:t xml:space="preserve">THỦ TỤC </w:t>
      </w:r>
      <w:r w:rsidRPr="00CC4977">
        <w:rPr>
          <w:rFonts w:ascii="Times New Roman Bold" w:eastAsia="Times New Roman Bold" w:hAnsi="Times New Roman Bold"/>
          <w:b/>
          <w:color w:val="000000" w:themeColor="text1"/>
          <w:spacing w:val="-8"/>
          <w:sz w:val="26"/>
          <w:szCs w:val="26"/>
          <w:lang w:val="vi-VN"/>
        </w:rPr>
        <w:t>HÀNH CHÍNH, ĐIỀU KIỆN KINH</w:t>
      </w:r>
      <w:r w:rsidR="004B5D2E" w:rsidRPr="00CC4977">
        <w:rPr>
          <w:rFonts w:ascii="Times New Roman Bold" w:eastAsia="Times New Roman Bold" w:hAnsi="Times New Roman Bold"/>
          <w:b/>
          <w:color w:val="000000" w:themeColor="text1"/>
          <w:spacing w:val="-8"/>
          <w:sz w:val="26"/>
          <w:szCs w:val="26"/>
        </w:rPr>
        <w:t xml:space="preserve"> DOANH</w:t>
      </w:r>
      <w:r w:rsidRPr="00CC4977">
        <w:rPr>
          <w:rFonts w:ascii="Times New Roman Bold" w:eastAsia="Times New Roman Bold" w:hAnsi="Times New Roman Bold"/>
          <w:b/>
          <w:color w:val="000000" w:themeColor="text1"/>
          <w:spacing w:val="-8"/>
          <w:sz w:val="26"/>
          <w:szCs w:val="26"/>
          <w:lang w:val="vi-VN"/>
        </w:rPr>
        <w:t xml:space="preserve"> THUỘC PHẠM VI QUẢN LÝ NHÀ NƯỚC CỦA SỞ NỘI VỤ TỈNH LẠNG SƠN</w:t>
      </w:r>
      <w:r w:rsidR="00885B1C" w:rsidRPr="00CC4977">
        <w:rPr>
          <w:i/>
          <w:sz w:val="26"/>
          <w:szCs w:val="26"/>
        </w:rPr>
        <w:t xml:space="preserve"> </w:t>
      </w:r>
    </w:p>
    <w:p w14:paraId="179E2B18" w14:textId="77777777" w:rsidR="00B41502" w:rsidRPr="00B41502" w:rsidRDefault="00B41502" w:rsidP="00B41502">
      <w:pPr>
        <w:jc w:val="center"/>
        <w:rPr>
          <w:i/>
          <w:sz w:val="12"/>
        </w:rPr>
      </w:pPr>
    </w:p>
    <w:p w14:paraId="29E7F6E3" w14:textId="2380F0C0" w:rsidR="0080033B" w:rsidRPr="006C0EBD" w:rsidRDefault="00885B1C" w:rsidP="006C0EBD">
      <w:pPr>
        <w:jc w:val="center"/>
        <w:rPr>
          <w:i/>
        </w:rPr>
      </w:pPr>
      <w:r w:rsidRPr="00855D65">
        <w:rPr>
          <w:i/>
        </w:rPr>
        <w:t>(</w:t>
      </w:r>
      <w:r w:rsidR="0080033B">
        <w:rPr>
          <w:i/>
        </w:rPr>
        <w:t>K</w:t>
      </w:r>
      <w:r w:rsidR="00CC1C11">
        <w:rPr>
          <w:i/>
        </w:rPr>
        <w:t xml:space="preserve">èm theo Quyết định số  </w:t>
      </w:r>
      <w:r w:rsidR="00A10AEA">
        <w:rPr>
          <w:i/>
        </w:rPr>
        <w:t>980</w:t>
      </w:r>
      <w:r w:rsidRPr="00855D65">
        <w:rPr>
          <w:i/>
        </w:rPr>
        <w:t xml:space="preserve"> /QĐ-UBND ngày </w:t>
      </w:r>
      <w:r w:rsidRPr="00855D65">
        <w:rPr>
          <w:i/>
          <w:lang w:val="vi-VN"/>
        </w:rPr>
        <w:t xml:space="preserve"> </w:t>
      </w:r>
      <w:r w:rsidR="00A10AEA">
        <w:rPr>
          <w:i/>
        </w:rPr>
        <w:t>30</w:t>
      </w:r>
      <w:r w:rsidRPr="00855D65">
        <w:rPr>
          <w:i/>
        </w:rPr>
        <w:t xml:space="preserve"> </w:t>
      </w:r>
      <w:r w:rsidRPr="00855D65">
        <w:rPr>
          <w:i/>
          <w:lang w:val="vi-VN"/>
        </w:rPr>
        <w:t>/</w:t>
      </w:r>
      <w:r w:rsidR="008845AC">
        <w:rPr>
          <w:i/>
          <w:lang w:val="vi-VN"/>
        </w:rPr>
        <w:t xml:space="preserve"> </w:t>
      </w:r>
      <w:r w:rsidR="00A10AEA">
        <w:rPr>
          <w:i/>
        </w:rPr>
        <w:t>5</w:t>
      </w:r>
      <w:r w:rsidR="00F50F2A">
        <w:rPr>
          <w:i/>
        </w:rPr>
        <w:t>/2026</w:t>
      </w:r>
      <w:r w:rsidRPr="00855D65">
        <w:rPr>
          <w:i/>
          <w:lang w:val="vi-VN"/>
        </w:rPr>
        <w:t xml:space="preserve"> </w:t>
      </w:r>
      <w:r w:rsidRPr="00855D65">
        <w:rPr>
          <w:i/>
        </w:rPr>
        <w:t xml:space="preserve">của Chủ tịch </w:t>
      </w:r>
      <w:r w:rsidR="00CC1C11">
        <w:rPr>
          <w:i/>
        </w:rPr>
        <w:t>UBND</w:t>
      </w:r>
      <w:r w:rsidRPr="00855D65">
        <w:rPr>
          <w:i/>
        </w:rPr>
        <w:t xml:space="preserve"> tỉnh </w:t>
      </w:r>
      <w:r w:rsidR="00D33D00">
        <w:rPr>
          <w:i/>
          <w:lang w:val="vi-VN"/>
        </w:rPr>
        <w:t>Lạng Sơn</w:t>
      </w:r>
      <w:r w:rsidRPr="00855D65">
        <w:rPr>
          <w:i/>
        </w:rPr>
        <w:t>)</w:t>
      </w:r>
    </w:p>
    <w:p w14:paraId="42F71AA9" w14:textId="77777777" w:rsidR="00906B03" w:rsidRPr="006C0EBD" w:rsidRDefault="00906B03" w:rsidP="006C0EBD">
      <w:pPr>
        <w:spacing w:before="360" w:after="240"/>
        <w:ind w:firstLine="567"/>
        <w:rPr>
          <w:rFonts w:ascii="Times New Roman Bold" w:hAnsi="Times New Roman Bold"/>
          <w:b/>
          <w:sz w:val="26"/>
          <w:szCs w:val="26"/>
          <w:lang w:val="vi-VN"/>
        </w:rPr>
      </w:pPr>
      <w:r w:rsidRPr="006C0EBD">
        <w:rPr>
          <w:rFonts w:ascii="Times New Roman Bold" w:hAnsi="Times New Roman Bold"/>
          <w:b/>
          <w:sz w:val="26"/>
          <w:szCs w:val="26"/>
        </w:rPr>
        <w:t>I. THỦ TỤC HÀNH</w:t>
      </w:r>
      <w:r w:rsidR="00904B97" w:rsidRPr="006C0EBD">
        <w:rPr>
          <w:rFonts w:ascii="Times New Roman Bold" w:hAnsi="Times New Roman Bold"/>
          <w:b/>
          <w:sz w:val="26"/>
          <w:szCs w:val="26"/>
          <w:lang w:val="vi-VN"/>
        </w:rPr>
        <w:t xml:space="preserve"> </w:t>
      </w:r>
      <w:r w:rsidR="00904B97" w:rsidRPr="006C0EBD">
        <w:rPr>
          <w:rFonts w:ascii="Times New Roman Bold" w:hAnsi="Times New Roman Bold"/>
          <w:b/>
          <w:sz w:val="26"/>
          <w:szCs w:val="26"/>
        </w:rPr>
        <w:t xml:space="preserve">CHÍNH </w:t>
      </w:r>
      <w:r w:rsidR="00904B97" w:rsidRPr="006C0EBD">
        <w:rPr>
          <w:rFonts w:ascii="Times New Roman Bold" w:hAnsi="Times New Roman Bold"/>
          <w:b/>
          <w:sz w:val="26"/>
          <w:szCs w:val="26"/>
          <w:lang w:val="vi-VN"/>
        </w:rPr>
        <w:t>LIÊN THÔNG</w:t>
      </w:r>
      <w:r w:rsidRPr="006C0EBD">
        <w:rPr>
          <w:rFonts w:ascii="Times New Roman Bold" w:hAnsi="Times New Roman Bold"/>
          <w:b/>
          <w:sz w:val="26"/>
          <w:szCs w:val="26"/>
        </w:rPr>
        <w:t xml:space="preserve"> </w:t>
      </w:r>
      <w:r w:rsidR="00D33D00" w:rsidRPr="006C0EBD">
        <w:rPr>
          <w:rFonts w:ascii="Times New Roman Bold" w:hAnsi="Times New Roman Bold"/>
          <w:b/>
          <w:sz w:val="26"/>
          <w:szCs w:val="26"/>
        </w:rPr>
        <w:t>SỬA ĐỔI, BỔ SUNG</w:t>
      </w:r>
      <w:r w:rsidR="009C0BEF" w:rsidRPr="006C0EBD">
        <w:rPr>
          <w:rFonts w:ascii="Times New Roman Bold" w:hAnsi="Times New Roman Bold"/>
          <w:b/>
          <w:sz w:val="26"/>
          <w:szCs w:val="26"/>
          <w:lang w:val="vi-VN"/>
        </w:rPr>
        <w:t xml:space="preserve"> (23 TTHC)</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116"/>
        <w:gridCol w:w="1937"/>
        <w:gridCol w:w="4344"/>
        <w:gridCol w:w="2267"/>
        <w:gridCol w:w="2123"/>
        <w:gridCol w:w="2893"/>
      </w:tblGrid>
      <w:tr w:rsidR="006D02A9" w:rsidRPr="00565220" w14:paraId="69E68675" w14:textId="77777777" w:rsidTr="008954C9">
        <w:trPr>
          <w:trHeight w:val="778"/>
          <w:tblHeader/>
          <w:jc w:val="center"/>
        </w:trPr>
        <w:tc>
          <w:tcPr>
            <w:tcW w:w="195" w:type="pct"/>
            <w:vAlign w:val="center"/>
          </w:tcPr>
          <w:p w14:paraId="1CC6A814" w14:textId="77777777" w:rsidR="002C010A" w:rsidRPr="00565220" w:rsidRDefault="002C010A" w:rsidP="0080033B">
            <w:pPr>
              <w:spacing w:before="120"/>
              <w:jc w:val="center"/>
              <w:rPr>
                <w:b/>
                <w:sz w:val="24"/>
                <w:szCs w:val="24"/>
              </w:rPr>
            </w:pPr>
            <w:r w:rsidRPr="00565220">
              <w:rPr>
                <w:b/>
                <w:sz w:val="24"/>
                <w:szCs w:val="24"/>
              </w:rPr>
              <w:t>TT</w:t>
            </w:r>
          </w:p>
        </w:tc>
        <w:tc>
          <w:tcPr>
            <w:tcW w:w="365" w:type="pct"/>
            <w:vAlign w:val="center"/>
          </w:tcPr>
          <w:p w14:paraId="0C2AC336" w14:textId="77777777" w:rsidR="002C010A" w:rsidRPr="00565220" w:rsidRDefault="002C010A" w:rsidP="00767137">
            <w:pPr>
              <w:jc w:val="center"/>
              <w:rPr>
                <w:b/>
                <w:sz w:val="24"/>
                <w:szCs w:val="24"/>
              </w:rPr>
            </w:pPr>
            <w:r w:rsidRPr="00565220">
              <w:rPr>
                <w:b/>
                <w:color w:val="000000"/>
                <w:sz w:val="24"/>
                <w:szCs w:val="24"/>
              </w:rPr>
              <w:t>Số hồ sơ TTHC</w:t>
            </w:r>
          </w:p>
        </w:tc>
        <w:tc>
          <w:tcPr>
            <w:tcW w:w="634" w:type="pct"/>
            <w:vAlign w:val="center"/>
          </w:tcPr>
          <w:p w14:paraId="5F8FAE14" w14:textId="77777777" w:rsidR="002C010A" w:rsidRPr="00565220" w:rsidRDefault="002C010A" w:rsidP="00767137">
            <w:pPr>
              <w:jc w:val="center"/>
              <w:rPr>
                <w:b/>
                <w:sz w:val="24"/>
                <w:szCs w:val="24"/>
              </w:rPr>
            </w:pPr>
            <w:r w:rsidRPr="00565220">
              <w:rPr>
                <w:b/>
                <w:sz w:val="24"/>
                <w:szCs w:val="24"/>
              </w:rPr>
              <w:t>Tên thủ tục</w:t>
            </w:r>
          </w:p>
          <w:p w14:paraId="26162FB3" w14:textId="77777777" w:rsidR="002C010A" w:rsidRPr="00565220" w:rsidRDefault="002C010A" w:rsidP="00767137">
            <w:pPr>
              <w:jc w:val="center"/>
              <w:rPr>
                <w:b/>
                <w:sz w:val="24"/>
                <w:szCs w:val="24"/>
              </w:rPr>
            </w:pPr>
            <w:r w:rsidRPr="00565220">
              <w:rPr>
                <w:b/>
                <w:sz w:val="24"/>
                <w:szCs w:val="24"/>
              </w:rPr>
              <w:t>hành chính</w:t>
            </w:r>
          </w:p>
        </w:tc>
        <w:tc>
          <w:tcPr>
            <w:tcW w:w="1422" w:type="pct"/>
            <w:vAlign w:val="center"/>
          </w:tcPr>
          <w:p w14:paraId="3C30B839" w14:textId="77777777" w:rsidR="002C010A" w:rsidRPr="00565220" w:rsidRDefault="002C010A" w:rsidP="00767137">
            <w:pPr>
              <w:jc w:val="center"/>
              <w:rPr>
                <w:b/>
                <w:sz w:val="24"/>
                <w:szCs w:val="24"/>
              </w:rPr>
            </w:pPr>
            <w:r w:rsidRPr="00565220">
              <w:rPr>
                <w:b/>
                <w:sz w:val="24"/>
                <w:szCs w:val="24"/>
              </w:rPr>
              <w:t>Thời hạn</w:t>
            </w:r>
          </w:p>
          <w:p w14:paraId="34184683" w14:textId="77777777" w:rsidR="002C010A" w:rsidRPr="00565220" w:rsidRDefault="002C010A" w:rsidP="00767137">
            <w:pPr>
              <w:jc w:val="center"/>
              <w:rPr>
                <w:b/>
                <w:sz w:val="24"/>
                <w:szCs w:val="24"/>
              </w:rPr>
            </w:pPr>
            <w:r w:rsidRPr="00565220">
              <w:rPr>
                <w:b/>
                <w:sz w:val="24"/>
                <w:szCs w:val="24"/>
              </w:rPr>
              <w:t>giải quyết</w:t>
            </w:r>
          </w:p>
        </w:tc>
        <w:tc>
          <w:tcPr>
            <w:tcW w:w="742" w:type="pct"/>
            <w:vAlign w:val="center"/>
          </w:tcPr>
          <w:p w14:paraId="2255E755" w14:textId="77777777" w:rsidR="002C010A" w:rsidRPr="00565220" w:rsidRDefault="002C010A" w:rsidP="00767137">
            <w:pPr>
              <w:jc w:val="center"/>
              <w:rPr>
                <w:b/>
                <w:sz w:val="24"/>
                <w:szCs w:val="24"/>
                <w:lang w:val="vi-VN"/>
              </w:rPr>
            </w:pPr>
            <w:r w:rsidRPr="00565220">
              <w:rPr>
                <w:b/>
                <w:sz w:val="24"/>
                <w:szCs w:val="24"/>
                <w:lang w:val="vi-VN"/>
              </w:rPr>
              <w:t>Cơ quan</w:t>
            </w:r>
          </w:p>
          <w:p w14:paraId="54987641" w14:textId="77777777" w:rsidR="002C010A" w:rsidRPr="00565220" w:rsidRDefault="002C010A" w:rsidP="00767137">
            <w:pPr>
              <w:jc w:val="center"/>
              <w:rPr>
                <w:b/>
                <w:sz w:val="24"/>
                <w:szCs w:val="24"/>
              </w:rPr>
            </w:pPr>
            <w:r w:rsidRPr="00565220">
              <w:rPr>
                <w:b/>
                <w:sz w:val="24"/>
                <w:szCs w:val="24"/>
              </w:rPr>
              <w:t>thực hiện</w:t>
            </w:r>
          </w:p>
        </w:tc>
        <w:tc>
          <w:tcPr>
            <w:tcW w:w="695" w:type="pct"/>
            <w:vAlign w:val="center"/>
          </w:tcPr>
          <w:p w14:paraId="77FD754D" w14:textId="77777777" w:rsidR="00767137" w:rsidRDefault="002C010A" w:rsidP="00767137">
            <w:pPr>
              <w:jc w:val="center"/>
              <w:rPr>
                <w:b/>
                <w:sz w:val="24"/>
                <w:szCs w:val="24"/>
              </w:rPr>
            </w:pPr>
            <w:r w:rsidRPr="00565220">
              <w:rPr>
                <w:b/>
                <w:sz w:val="24"/>
                <w:szCs w:val="24"/>
                <w:lang w:val="vi-VN"/>
              </w:rPr>
              <w:t xml:space="preserve">Cách thức </w:t>
            </w:r>
          </w:p>
          <w:p w14:paraId="5189F512" w14:textId="77777777" w:rsidR="002C010A" w:rsidRPr="00565220" w:rsidRDefault="002C010A" w:rsidP="00767137">
            <w:pPr>
              <w:jc w:val="center"/>
              <w:rPr>
                <w:b/>
                <w:sz w:val="24"/>
                <w:szCs w:val="24"/>
                <w:lang w:val="vi-VN"/>
              </w:rPr>
            </w:pPr>
            <w:r w:rsidRPr="00565220">
              <w:rPr>
                <w:b/>
                <w:sz w:val="24"/>
                <w:szCs w:val="24"/>
                <w:lang w:val="vi-VN"/>
              </w:rPr>
              <w:t>thực hiện</w:t>
            </w:r>
          </w:p>
        </w:tc>
        <w:tc>
          <w:tcPr>
            <w:tcW w:w="947" w:type="pct"/>
            <w:vAlign w:val="center"/>
          </w:tcPr>
          <w:p w14:paraId="348B952C" w14:textId="77777777" w:rsidR="002C010A" w:rsidRPr="00565220" w:rsidRDefault="002C010A" w:rsidP="00767137">
            <w:pPr>
              <w:jc w:val="center"/>
              <w:rPr>
                <w:b/>
                <w:sz w:val="24"/>
                <w:szCs w:val="24"/>
              </w:rPr>
            </w:pPr>
            <w:r w:rsidRPr="00565220">
              <w:rPr>
                <w:b/>
                <w:sz w:val="24"/>
                <w:szCs w:val="24"/>
              </w:rPr>
              <w:t>Căn cứ pháp lý</w:t>
            </w:r>
          </w:p>
        </w:tc>
      </w:tr>
      <w:tr w:rsidR="002C010A" w:rsidRPr="00565220" w14:paraId="521C4044" w14:textId="77777777" w:rsidTr="00FF4504">
        <w:trPr>
          <w:trHeight w:val="450"/>
          <w:jc w:val="center"/>
        </w:trPr>
        <w:tc>
          <w:tcPr>
            <w:tcW w:w="195" w:type="pct"/>
            <w:vAlign w:val="center"/>
          </w:tcPr>
          <w:p w14:paraId="4BC12FAA" w14:textId="77777777" w:rsidR="002C010A" w:rsidRPr="00565220" w:rsidRDefault="002C010A" w:rsidP="0080033B">
            <w:pPr>
              <w:spacing w:before="120"/>
              <w:jc w:val="center"/>
              <w:rPr>
                <w:b/>
                <w:sz w:val="24"/>
                <w:szCs w:val="24"/>
              </w:rPr>
            </w:pPr>
            <w:r>
              <w:rPr>
                <w:b/>
                <w:sz w:val="24"/>
                <w:szCs w:val="24"/>
              </w:rPr>
              <w:t>A</w:t>
            </w:r>
          </w:p>
        </w:tc>
        <w:tc>
          <w:tcPr>
            <w:tcW w:w="4805" w:type="pct"/>
            <w:gridSpan w:val="6"/>
            <w:vAlign w:val="center"/>
          </w:tcPr>
          <w:p w14:paraId="4D4E5B95" w14:textId="77777777" w:rsidR="002C010A" w:rsidRPr="00565220" w:rsidRDefault="002C010A" w:rsidP="00E741E1">
            <w:pPr>
              <w:spacing w:before="60" w:after="60"/>
              <w:rPr>
                <w:b/>
                <w:sz w:val="24"/>
                <w:szCs w:val="24"/>
              </w:rPr>
            </w:pPr>
            <w:r w:rsidRPr="008A56BD">
              <w:rPr>
                <w:b/>
                <w:sz w:val="22"/>
                <w:szCs w:val="22"/>
              </w:rPr>
              <w:t>THỦ TỤC HÀNH CHÍNH LIÊN THÔNG (XÃ</w:t>
            </w:r>
            <w:r w:rsidRPr="008A56BD">
              <w:rPr>
                <w:b/>
                <w:sz w:val="22"/>
                <w:szCs w:val="22"/>
                <w:lang w:val="vi-VN"/>
              </w:rPr>
              <w:t xml:space="preserve"> </w:t>
            </w:r>
            <w:r w:rsidRPr="008A56BD">
              <w:rPr>
                <w:b/>
                <w:sz w:val="22"/>
                <w:szCs w:val="22"/>
              </w:rPr>
              <w:t>-</w:t>
            </w:r>
            <w:r w:rsidRPr="008A56BD">
              <w:rPr>
                <w:b/>
                <w:sz w:val="22"/>
                <w:szCs w:val="22"/>
                <w:lang w:val="vi-VN"/>
              </w:rPr>
              <w:t xml:space="preserve"> </w:t>
            </w:r>
            <w:r w:rsidRPr="008A56BD">
              <w:rPr>
                <w:b/>
                <w:sz w:val="22"/>
                <w:szCs w:val="22"/>
              </w:rPr>
              <w:t>TỈNH</w:t>
            </w:r>
            <w:r w:rsidRPr="008A56BD">
              <w:rPr>
                <w:b/>
                <w:sz w:val="22"/>
                <w:szCs w:val="22"/>
                <w:lang w:val="vi-VN"/>
              </w:rPr>
              <w:t xml:space="preserve"> </w:t>
            </w:r>
            <w:r w:rsidRPr="008A56BD">
              <w:rPr>
                <w:b/>
                <w:sz w:val="22"/>
                <w:szCs w:val="22"/>
              </w:rPr>
              <w:t>-</w:t>
            </w:r>
            <w:r w:rsidRPr="008A56BD">
              <w:rPr>
                <w:b/>
                <w:sz w:val="22"/>
                <w:szCs w:val="22"/>
                <w:lang w:val="vi-VN"/>
              </w:rPr>
              <w:t xml:space="preserve"> </w:t>
            </w:r>
            <w:r w:rsidRPr="008A56BD">
              <w:rPr>
                <w:b/>
                <w:sz w:val="22"/>
                <w:szCs w:val="22"/>
              </w:rPr>
              <w:t>TRUNG ƯƠNG)</w:t>
            </w:r>
            <w:r w:rsidRPr="008A56BD">
              <w:rPr>
                <w:b/>
                <w:sz w:val="22"/>
                <w:szCs w:val="22"/>
                <w:lang w:val="vi-VN"/>
              </w:rPr>
              <w:t>: 07 TTHC</w:t>
            </w:r>
          </w:p>
        </w:tc>
      </w:tr>
      <w:tr w:rsidR="006D02A9" w:rsidRPr="00A10AEA" w14:paraId="46B6DB7E" w14:textId="77777777" w:rsidTr="00767137">
        <w:trPr>
          <w:trHeight w:val="60"/>
          <w:jc w:val="center"/>
        </w:trPr>
        <w:tc>
          <w:tcPr>
            <w:tcW w:w="195" w:type="pct"/>
            <w:vAlign w:val="center"/>
          </w:tcPr>
          <w:p w14:paraId="20DA4214" w14:textId="77777777" w:rsidR="002C010A" w:rsidRPr="00565220" w:rsidRDefault="002C010A" w:rsidP="002625A4">
            <w:pPr>
              <w:jc w:val="center"/>
              <w:rPr>
                <w:sz w:val="24"/>
                <w:szCs w:val="24"/>
              </w:rPr>
            </w:pPr>
            <w:r w:rsidRPr="00565220">
              <w:rPr>
                <w:sz w:val="24"/>
                <w:szCs w:val="24"/>
              </w:rPr>
              <w:t>1</w:t>
            </w:r>
          </w:p>
        </w:tc>
        <w:tc>
          <w:tcPr>
            <w:tcW w:w="365" w:type="pct"/>
            <w:vAlign w:val="center"/>
          </w:tcPr>
          <w:p w14:paraId="7025B6C7" w14:textId="77777777" w:rsidR="002C010A" w:rsidRPr="00565220" w:rsidRDefault="002C010A" w:rsidP="002625A4">
            <w:pPr>
              <w:rPr>
                <w:b/>
                <w:sz w:val="24"/>
                <w:szCs w:val="24"/>
              </w:rPr>
            </w:pPr>
            <w:r w:rsidRPr="00565220">
              <w:rPr>
                <w:bCs/>
                <w:sz w:val="24"/>
                <w:szCs w:val="24"/>
                <w:lang w:val="vi-VN"/>
              </w:rPr>
              <w:t>1.010772</w:t>
            </w:r>
          </w:p>
        </w:tc>
        <w:tc>
          <w:tcPr>
            <w:tcW w:w="634" w:type="pct"/>
            <w:vAlign w:val="center"/>
          </w:tcPr>
          <w:p w14:paraId="71E1F55D" w14:textId="77777777" w:rsidR="002C010A" w:rsidRPr="00565220" w:rsidRDefault="002C010A" w:rsidP="00863198">
            <w:pPr>
              <w:jc w:val="both"/>
              <w:rPr>
                <w:b/>
                <w:sz w:val="24"/>
                <w:szCs w:val="24"/>
              </w:rPr>
            </w:pPr>
            <w:r w:rsidRPr="00565220">
              <w:rPr>
                <w:sz w:val="24"/>
                <w:szCs w:val="24"/>
              </w:rPr>
              <w:t>Cấp Bằng “Tổ quốc ghi công”</w:t>
            </w:r>
          </w:p>
        </w:tc>
        <w:tc>
          <w:tcPr>
            <w:tcW w:w="1422" w:type="pct"/>
            <w:vAlign w:val="center"/>
          </w:tcPr>
          <w:p w14:paraId="048EE168" w14:textId="77777777" w:rsidR="002C010A" w:rsidRPr="00565220" w:rsidRDefault="003E6D09" w:rsidP="002625A4">
            <w:pPr>
              <w:jc w:val="both"/>
              <w:rPr>
                <w:spacing w:val="-6"/>
                <w:sz w:val="24"/>
                <w:szCs w:val="24"/>
              </w:rPr>
            </w:pPr>
            <w:r>
              <w:rPr>
                <w:spacing w:val="-6"/>
                <w:sz w:val="24"/>
                <w:szCs w:val="24"/>
              </w:rPr>
              <w:t>- N</w:t>
            </w:r>
            <w:r w:rsidR="002C010A" w:rsidRPr="00565220">
              <w:rPr>
                <w:spacing w:val="-6"/>
                <w:sz w:val="24"/>
                <w:szCs w:val="24"/>
              </w:rPr>
              <w:t>gười hy sinh thuộc quân đội, công an quản lý</w:t>
            </w:r>
            <w:r>
              <w:rPr>
                <w:spacing w:val="-6"/>
                <w:sz w:val="24"/>
                <w:szCs w:val="24"/>
              </w:rPr>
              <w:t>: 130 ngày</w:t>
            </w:r>
            <w:r w:rsidR="002C010A" w:rsidRPr="00565220">
              <w:rPr>
                <w:spacing w:val="-6"/>
                <w:sz w:val="24"/>
                <w:szCs w:val="24"/>
              </w:rPr>
              <w:t>;</w:t>
            </w:r>
          </w:p>
          <w:p w14:paraId="786A068E" w14:textId="77777777" w:rsidR="002C010A" w:rsidRPr="00565220" w:rsidRDefault="002C010A" w:rsidP="00FB7353">
            <w:pPr>
              <w:spacing w:before="60" w:after="60"/>
              <w:jc w:val="both"/>
              <w:rPr>
                <w:spacing w:val="-6"/>
                <w:sz w:val="24"/>
                <w:szCs w:val="24"/>
              </w:rPr>
            </w:pPr>
            <w:r w:rsidRPr="00565220">
              <w:rPr>
                <w:spacing w:val="-6"/>
                <w:sz w:val="24"/>
                <w:szCs w:val="24"/>
              </w:rPr>
              <w:t xml:space="preserve">- </w:t>
            </w:r>
            <w:r w:rsidR="003E6D09">
              <w:rPr>
                <w:spacing w:val="-6"/>
                <w:sz w:val="24"/>
                <w:szCs w:val="24"/>
              </w:rPr>
              <w:t>T</w:t>
            </w:r>
            <w:r w:rsidRPr="00565220">
              <w:rPr>
                <w:spacing w:val="-6"/>
                <w:sz w:val="24"/>
                <w:szCs w:val="24"/>
              </w:rPr>
              <w:t>rường hợp hy sinh không thuộc quân đội, công an quản lý:</w:t>
            </w:r>
            <w:r w:rsidR="003E6D09">
              <w:rPr>
                <w:spacing w:val="-6"/>
                <w:sz w:val="24"/>
                <w:szCs w:val="24"/>
              </w:rPr>
              <w:t xml:space="preserve"> </w:t>
            </w:r>
            <w:r w:rsidRPr="00565220">
              <w:rPr>
                <w:spacing w:val="-6"/>
                <w:sz w:val="24"/>
                <w:szCs w:val="24"/>
              </w:rPr>
              <w:t xml:space="preserve">55 ngày làm việc đối với người hy sinh do Bộ trưởng hoặc cấp tương đương hoặc Chủ tịch </w:t>
            </w:r>
            <w:r>
              <w:rPr>
                <w:spacing w:val="-6"/>
                <w:sz w:val="24"/>
                <w:szCs w:val="24"/>
              </w:rPr>
              <w:t>UBND</w:t>
            </w:r>
            <w:r w:rsidRPr="00565220">
              <w:rPr>
                <w:spacing w:val="-6"/>
                <w:sz w:val="24"/>
                <w:szCs w:val="24"/>
              </w:rPr>
              <w:t xml:space="preserve"> cấp tỉnh cấp giấy chứng nhận;</w:t>
            </w:r>
          </w:p>
          <w:p w14:paraId="168A6322" w14:textId="77777777" w:rsidR="002C010A" w:rsidRPr="00565220" w:rsidRDefault="002C010A" w:rsidP="00FB7353">
            <w:pPr>
              <w:spacing w:before="60" w:after="60"/>
              <w:jc w:val="both"/>
              <w:rPr>
                <w:spacing w:val="-6"/>
                <w:sz w:val="24"/>
                <w:szCs w:val="24"/>
              </w:rPr>
            </w:pPr>
            <w:r w:rsidRPr="00565220">
              <w:rPr>
                <w:spacing w:val="-6"/>
                <w:sz w:val="24"/>
                <w:szCs w:val="24"/>
              </w:rPr>
              <w:t xml:space="preserve">+ 45 ngày làm việc đối với người hy sinh do Chủ tịch </w:t>
            </w:r>
            <w:r>
              <w:rPr>
                <w:spacing w:val="-6"/>
                <w:sz w:val="24"/>
                <w:szCs w:val="24"/>
              </w:rPr>
              <w:t>UBND</w:t>
            </w:r>
            <w:r w:rsidRPr="00565220">
              <w:rPr>
                <w:spacing w:val="-6"/>
                <w:sz w:val="24"/>
                <w:szCs w:val="24"/>
              </w:rPr>
              <w:t xml:space="preserve"> xã cấp giấy chứng nhận;</w:t>
            </w:r>
          </w:p>
          <w:p w14:paraId="5609D868" w14:textId="77777777" w:rsidR="002C010A" w:rsidRPr="003E6D09" w:rsidRDefault="002C010A" w:rsidP="003E6D09">
            <w:pPr>
              <w:widowControl w:val="0"/>
              <w:tabs>
                <w:tab w:val="left" w:pos="747"/>
              </w:tabs>
              <w:autoSpaceDE w:val="0"/>
              <w:autoSpaceDN w:val="0"/>
              <w:spacing w:before="60" w:after="60"/>
              <w:jc w:val="both"/>
              <w:rPr>
                <w:spacing w:val="-6"/>
                <w:sz w:val="24"/>
                <w:szCs w:val="24"/>
              </w:rPr>
            </w:pPr>
            <w:r w:rsidRPr="00565220">
              <w:rPr>
                <w:spacing w:val="-6"/>
                <w:sz w:val="24"/>
                <w:szCs w:val="24"/>
              </w:rPr>
              <w:t xml:space="preserve">- </w:t>
            </w:r>
            <w:r w:rsidR="003E6D09">
              <w:rPr>
                <w:spacing w:val="-6"/>
                <w:sz w:val="24"/>
                <w:szCs w:val="24"/>
              </w:rPr>
              <w:t>T</w:t>
            </w:r>
            <w:r>
              <w:rPr>
                <w:spacing w:val="-6"/>
                <w:sz w:val="24"/>
                <w:szCs w:val="24"/>
              </w:rPr>
              <w:t>rường hợp quy định tại khoản 1,</w:t>
            </w:r>
            <w:r w:rsidRPr="00565220">
              <w:rPr>
                <w:spacing w:val="-6"/>
                <w:sz w:val="24"/>
                <w:szCs w:val="24"/>
              </w:rPr>
              <w:t xml:space="preserve"> khoản 2 Điều 23 của Pháp lệnh Ưu đãi người có công có tỷ lệ tổn thương cơ thể từ 61% trở lên</w:t>
            </w:r>
            <w:r w:rsidR="003E6D09">
              <w:rPr>
                <w:spacing w:val="-6"/>
                <w:sz w:val="24"/>
                <w:szCs w:val="24"/>
              </w:rPr>
              <w:t xml:space="preserve"> tử vong do vết thương tái phát: </w:t>
            </w:r>
            <w:r w:rsidRPr="00565220">
              <w:rPr>
                <w:spacing w:val="-6"/>
                <w:sz w:val="24"/>
                <w:szCs w:val="24"/>
              </w:rPr>
              <w:t>105 ngày làm việc đối với thương binh, người hưởng chính sách như thương binh tử vong do vết thương tái phát đang sống tại gia đình;</w:t>
            </w:r>
          </w:p>
          <w:p w14:paraId="52BFEB71" w14:textId="77777777" w:rsidR="002C010A" w:rsidRPr="00565220" w:rsidRDefault="002C010A" w:rsidP="009A7B2C">
            <w:pPr>
              <w:pStyle w:val="NormalWeb"/>
              <w:spacing w:before="60" w:beforeAutospacing="0" w:after="120" w:afterAutospacing="0" w:line="234" w:lineRule="atLeast"/>
              <w:jc w:val="both"/>
              <w:rPr>
                <w:color w:val="000000"/>
              </w:rPr>
            </w:pPr>
            <w:r w:rsidRPr="00565220">
              <w:rPr>
                <w:spacing w:val="-6"/>
              </w:rPr>
              <w:t xml:space="preserve">+ </w:t>
            </w:r>
            <w:r w:rsidR="003E6D09">
              <w:rPr>
                <w:spacing w:val="-6"/>
              </w:rPr>
              <w:t>T</w:t>
            </w:r>
            <w:r w:rsidRPr="00565220">
              <w:rPr>
                <w:spacing w:val="-6"/>
              </w:rPr>
              <w:t>hương binh, người hưởng chính sách như thương binh tử vong do vết thương tái phát đang được nuôi dưỡng tại cơ sở nuôi dưỡng</w:t>
            </w:r>
            <w:r w:rsidR="003E6D09">
              <w:rPr>
                <w:spacing w:val="-6"/>
              </w:rPr>
              <w:t>: 95 ngày</w:t>
            </w:r>
            <w:r w:rsidRPr="00565220">
              <w:rPr>
                <w:spacing w:val="-6"/>
              </w:rPr>
              <w:t>.</w:t>
            </w:r>
          </w:p>
        </w:tc>
        <w:tc>
          <w:tcPr>
            <w:tcW w:w="742" w:type="pct"/>
            <w:vAlign w:val="center"/>
          </w:tcPr>
          <w:p w14:paraId="27B829D7" w14:textId="77777777" w:rsidR="002C010A" w:rsidRPr="00565220" w:rsidRDefault="002C010A" w:rsidP="00863198">
            <w:pPr>
              <w:pStyle w:val="NoSpacing"/>
              <w:jc w:val="both"/>
              <w:rPr>
                <w:sz w:val="24"/>
                <w:szCs w:val="24"/>
              </w:rPr>
            </w:pPr>
            <w:r w:rsidRPr="00565220">
              <w:rPr>
                <w:sz w:val="24"/>
                <w:szCs w:val="24"/>
              </w:rPr>
              <w:t xml:space="preserve"> </w:t>
            </w:r>
            <w:r w:rsidRPr="00565220">
              <w:rPr>
                <w:sz w:val="24"/>
                <w:szCs w:val="24"/>
                <w:lang w:val="vi-VN"/>
              </w:rPr>
              <w:t xml:space="preserve">- </w:t>
            </w:r>
            <w:r w:rsidRPr="00565220">
              <w:rPr>
                <w:sz w:val="24"/>
                <w:szCs w:val="24"/>
              </w:rPr>
              <w:t xml:space="preserve">UBND cấp xã; </w:t>
            </w:r>
          </w:p>
          <w:p w14:paraId="5F29E423" w14:textId="77777777" w:rsidR="002C010A" w:rsidRPr="00565220" w:rsidRDefault="002C010A" w:rsidP="00427D9C">
            <w:pPr>
              <w:pStyle w:val="NoSpacing"/>
              <w:spacing w:before="60" w:after="60"/>
              <w:jc w:val="both"/>
              <w:rPr>
                <w:sz w:val="24"/>
                <w:szCs w:val="24"/>
              </w:rPr>
            </w:pPr>
            <w:r w:rsidRPr="00565220">
              <w:rPr>
                <w:sz w:val="24"/>
                <w:szCs w:val="24"/>
                <w:lang w:val="vi-VN"/>
              </w:rPr>
              <w:t xml:space="preserve">- </w:t>
            </w:r>
            <w:r w:rsidRPr="00565220">
              <w:rPr>
                <w:sz w:val="24"/>
                <w:szCs w:val="24"/>
              </w:rPr>
              <w:t xml:space="preserve">Cơ quan, đơn vị trực tiếp quản lý người hy sinh;   </w:t>
            </w:r>
          </w:p>
          <w:p w14:paraId="6521F40B" w14:textId="77777777" w:rsidR="002C010A" w:rsidRPr="00565220" w:rsidRDefault="002C010A" w:rsidP="00427D9C">
            <w:pPr>
              <w:pStyle w:val="NoSpacing"/>
              <w:spacing w:before="60" w:after="60"/>
              <w:jc w:val="both"/>
              <w:rPr>
                <w:sz w:val="24"/>
                <w:szCs w:val="24"/>
              </w:rPr>
            </w:pPr>
            <w:r w:rsidRPr="00565220">
              <w:rPr>
                <w:sz w:val="24"/>
                <w:szCs w:val="24"/>
                <w:lang w:val="vi-VN"/>
              </w:rPr>
              <w:t xml:space="preserve">- </w:t>
            </w:r>
            <w:r w:rsidRPr="00565220">
              <w:rPr>
                <w:sz w:val="24"/>
                <w:szCs w:val="24"/>
              </w:rPr>
              <w:t xml:space="preserve">Cơ quan có thẩm quyền cấp giấy chứng nhận hy sinh; Sở Nội vụ; </w:t>
            </w:r>
          </w:p>
          <w:p w14:paraId="629C4853" w14:textId="77777777" w:rsidR="002C010A" w:rsidRPr="00565220" w:rsidRDefault="002C010A" w:rsidP="00427D9C">
            <w:pPr>
              <w:pStyle w:val="NoSpacing"/>
              <w:spacing w:before="60" w:after="60"/>
              <w:jc w:val="both"/>
              <w:rPr>
                <w:sz w:val="24"/>
                <w:szCs w:val="24"/>
              </w:rPr>
            </w:pPr>
            <w:r w:rsidRPr="00565220">
              <w:rPr>
                <w:sz w:val="24"/>
                <w:szCs w:val="24"/>
                <w:lang w:val="vi-VN"/>
              </w:rPr>
              <w:t xml:space="preserve">- </w:t>
            </w:r>
            <w:r w:rsidRPr="00565220">
              <w:rPr>
                <w:sz w:val="24"/>
                <w:szCs w:val="24"/>
              </w:rPr>
              <w:t xml:space="preserve">Bộ Quốc phòng; </w:t>
            </w:r>
          </w:p>
          <w:p w14:paraId="208F7B6F" w14:textId="77777777" w:rsidR="002C010A" w:rsidRPr="00565220" w:rsidRDefault="002C010A" w:rsidP="00863198">
            <w:pPr>
              <w:pStyle w:val="NoSpacing"/>
              <w:jc w:val="both"/>
              <w:rPr>
                <w:sz w:val="24"/>
                <w:szCs w:val="24"/>
              </w:rPr>
            </w:pPr>
            <w:r w:rsidRPr="00565220">
              <w:rPr>
                <w:sz w:val="24"/>
                <w:szCs w:val="24"/>
                <w:lang w:val="vi-VN"/>
              </w:rPr>
              <w:t xml:space="preserve">- </w:t>
            </w:r>
            <w:r w:rsidRPr="00565220">
              <w:rPr>
                <w:sz w:val="24"/>
                <w:szCs w:val="24"/>
              </w:rPr>
              <w:t>Bộ Công an;</w:t>
            </w:r>
          </w:p>
        </w:tc>
        <w:tc>
          <w:tcPr>
            <w:tcW w:w="695" w:type="pct"/>
            <w:vAlign w:val="center"/>
          </w:tcPr>
          <w:p w14:paraId="3B7F1EA7" w14:textId="77777777" w:rsidR="002C010A" w:rsidRPr="00565220" w:rsidRDefault="002C010A" w:rsidP="00427D9C">
            <w:pPr>
              <w:pStyle w:val="NormalWeb"/>
              <w:spacing w:before="80" w:beforeAutospacing="0" w:after="80" w:afterAutospacing="0"/>
              <w:jc w:val="both"/>
              <w:rPr>
                <w:lang w:val="vi-VN"/>
              </w:rPr>
            </w:pPr>
            <w:r w:rsidRPr="00565220">
              <w:rPr>
                <w:lang w:val="vi-VN"/>
              </w:rPr>
              <w:t>- Tiếp nhận hồ sơ và trả kết quả trực tiếp;</w:t>
            </w:r>
          </w:p>
          <w:p w14:paraId="16C7B188" w14:textId="77777777" w:rsidR="002C010A" w:rsidRPr="00565220" w:rsidRDefault="002C010A" w:rsidP="00427D9C">
            <w:pPr>
              <w:pStyle w:val="NormalWeb"/>
              <w:spacing w:before="80" w:beforeAutospacing="0" w:after="80" w:afterAutospacing="0"/>
              <w:jc w:val="both"/>
              <w:rPr>
                <w:lang w:val="vi-VN"/>
              </w:rPr>
            </w:pPr>
            <w:r w:rsidRPr="00565220">
              <w:rPr>
                <w:lang w:val="vi-VN"/>
              </w:rPr>
              <w:t>- Tiếp nhận hồ sơ và trả kết quả qua bưu chính công ích;</w:t>
            </w:r>
          </w:p>
          <w:p w14:paraId="05F25F1D" w14:textId="77777777" w:rsidR="002C010A" w:rsidRPr="00A10AEA" w:rsidRDefault="002C010A" w:rsidP="00427D9C">
            <w:pPr>
              <w:spacing w:before="80" w:after="80"/>
              <w:jc w:val="both"/>
              <w:rPr>
                <w:sz w:val="24"/>
                <w:szCs w:val="24"/>
                <w:lang w:val="vi-VN"/>
              </w:rPr>
            </w:pPr>
            <w:r w:rsidRPr="00565220">
              <w:rPr>
                <w:sz w:val="24"/>
                <w:szCs w:val="24"/>
                <w:lang w:val="vi-VN"/>
              </w:rPr>
              <w:t>- Tiếp nhận hồ sơ trực tuyến</w:t>
            </w:r>
            <w:r w:rsidRPr="00A10AEA">
              <w:rPr>
                <w:sz w:val="24"/>
                <w:szCs w:val="24"/>
                <w:lang w:val="vi-VN"/>
              </w:rPr>
              <w:t>.</w:t>
            </w:r>
          </w:p>
        </w:tc>
        <w:tc>
          <w:tcPr>
            <w:tcW w:w="947" w:type="pct"/>
            <w:vAlign w:val="center"/>
          </w:tcPr>
          <w:p w14:paraId="3E37918F" w14:textId="77777777" w:rsidR="002C010A" w:rsidRPr="00A10AEA" w:rsidRDefault="002C010A" w:rsidP="00FF4504">
            <w:pPr>
              <w:spacing w:before="60" w:after="60"/>
              <w:jc w:val="both"/>
              <w:rPr>
                <w:sz w:val="24"/>
                <w:szCs w:val="24"/>
                <w:lang w:val="vi-VN"/>
              </w:rPr>
            </w:pPr>
            <w:r w:rsidRPr="00A10AEA">
              <w:rPr>
                <w:sz w:val="24"/>
                <w:szCs w:val="24"/>
                <w:lang w:val="vi-VN"/>
              </w:rPr>
              <w:t>- Pháp lệnh Ưu đãi người có công với cách mạng năm 2020;</w:t>
            </w:r>
          </w:p>
          <w:p w14:paraId="74D7F35D" w14:textId="77777777" w:rsidR="002C010A" w:rsidRPr="00A10AEA" w:rsidRDefault="002C010A" w:rsidP="00FF4504">
            <w:pPr>
              <w:spacing w:before="120" w:after="120"/>
              <w:jc w:val="both"/>
              <w:rPr>
                <w:sz w:val="24"/>
                <w:szCs w:val="24"/>
                <w:lang w:val="vi-VN"/>
              </w:rPr>
            </w:pPr>
            <w:r w:rsidRPr="00A10AEA">
              <w:rPr>
                <w:bCs/>
                <w:sz w:val="24"/>
                <w:szCs w:val="24"/>
                <w:lang w:val="vi-VN"/>
              </w:rPr>
              <w:t>- Nghị định số 131/2021/NĐ-CP ngày 30/12/2021 của Chính phủ;</w:t>
            </w:r>
          </w:p>
          <w:p w14:paraId="1BA01D84" w14:textId="77777777" w:rsidR="002C010A" w:rsidRPr="00A10AEA" w:rsidRDefault="002C010A" w:rsidP="00FF4504">
            <w:pPr>
              <w:spacing w:before="120" w:after="120"/>
              <w:jc w:val="both"/>
              <w:rPr>
                <w:sz w:val="24"/>
                <w:szCs w:val="24"/>
                <w:lang w:val="vi-VN"/>
              </w:rPr>
            </w:pPr>
            <w:r w:rsidRPr="00A10AEA">
              <w:rPr>
                <w:bCs/>
                <w:sz w:val="24"/>
                <w:szCs w:val="24"/>
                <w:lang w:val="vi-VN"/>
              </w:rPr>
              <w:t>- Nghị định số 25/2025/NĐ-CP ngày 21/2/2025 của Chính phủ;</w:t>
            </w:r>
          </w:p>
          <w:p w14:paraId="689905A0" w14:textId="77777777" w:rsidR="002C010A" w:rsidRPr="00A10AEA" w:rsidRDefault="002C010A" w:rsidP="00FF4504">
            <w:pPr>
              <w:spacing w:before="60" w:after="60"/>
              <w:jc w:val="both"/>
              <w:rPr>
                <w:sz w:val="24"/>
                <w:szCs w:val="24"/>
                <w:lang w:val="vi-VN"/>
              </w:rPr>
            </w:pPr>
            <w:r w:rsidRPr="00A10AEA">
              <w:rPr>
                <w:sz w:val="24"/>
                <w:szCs w:val="24"/>
                <w:lang w:val="vi-VN"/>
              </w:rPr>
              <w:t>- Nghị quyết 24/2026/NQ-CP ngày 29/4/2026 của Chính phủ.</w:t>
            </w:r>
          </w:p>
          <w:p w14:paraId="5179BF90" w14:textId="77777777" w:rsidR="002C010A" w:rsidRPr="00A10AEA" w:rsidRDefault="002C010A" w:rsidP="00FF4504">
            <w:pPr>
              <w:widowControl w:val="0"/>
              <w:tabs>
                <w:tab w:val="left" w:pos="34"/>
              </w:tabs>
              <w:autoSpaceDE w:val="0"/>
              <w:autoSpaceDN w:val="0"/>
              <w:spacing w:before="60" w:after="60"/>
              <w:ind w:left="34" w:right="176"/>
              <w:jc w:val="both"/>
              <w:rPr>
                <w:sz w:val="24"/>
                <w:szCs w:val="24"/>
                <w:lang w:val="vi-VN"/>
              </w:rPr>
            </w:pPr>
          </w:p>
        </w:tc>
      </w:tr>
      <w:tr w:rsidR="00C44725" w:rsidRPr="00A10AEA" w14:paraId="1BF1A2B7" w14:textId="77777777" w:rsidTr="006654C2">
        <w:trPr>
          <w:trHeight w:val="4368"/>
          <w:jc w:val="center"/>
        </w:trPr>
        <w:tc>
          <w:tcPr>
            <w:tcW w:w="195" w:type="pct"/>
            <w:vAlign w:val="center"/>
          </w:tcPr>
          <w:p w14:paraId="700F44FD" w14:textId="77777777" w:rsidR="00C44725" w:rsidRPr="00565220" w:rsidRDefault="00C44725" w:rsidP="00863198">
            <w:pPr>
              <w:jc w:val="center"/>
              <w:rPr>
                <w:sz w:val="24"/>
                <w:szCs w:val="24"/>
              </w:rPr>
            </w:pPr>
            <w:r w:rsidRPr="00565220">
              <w:rPr>
                <w:sz w:val="24"/>
                <w:szCs w:val="24"/>
              </w:rPr>
              <w:lastRenderedPageBreak/>
              <w:t>2</w:t>
            </w:r>
          </w:p>
        </w:tc>
        <w:tc>
          <w:tcPr>
            <w:tcW w:w="365" w:type="pct"/>
            <w:vAlign w:val="center"/>
          </w:tcPr>
          <w:p w14:paraId="14D6A469" w14:textId="77777777" w:rsidR="00C44725" w:rsidRPr="00565220" w:rsidRDefault="00C44725" w:rsidP="00863198">
            <w:pPr>
              <w:rPr>
                <w:b/>
                <w:sz w:val="24"/>
                <w:szCs w:val="24"/>
              </w:rPr>
            </w:pPr>
            <w:r w:rsidRPr="00565220">
              <w:rPr>
                <w:bCs/>
                <w:sz w:val="24"/>
                <w:szCs w:val="24"/>
                <w:lang w:val="vi-VN"/>
              </w:rPr>
              <w:t>1.010778</w:t>
            </w:r>
          </w:p>
        </w:tc>
        <w:tc>
          <w:tcPr>
            <w:tcW w:w="634" w:type="pct"/>
            <w:vAlign w:val="center"/>
          </w:tcPr>
          <w:p w14:paraId="096E056C" w14:textId="77777777" w:rsidR="00C44725" w:rsidRPr="00565220" w:rsidRDefault="00C44725" w:rsidP="00863198">
            <w:pPr>
              <w:jc w:val="both"/>
              <w:rPr>
                <w:b/>
                <w:sz w:val="24"/>
                <w:szCs w:val="24"/>
              </w:rPr>
            </w:pPr>
            <w:r w:rsidRPr="00565220">
              <w:rPr>
                <w:sz w:val="24"/>
                <w:szCs w:val="24"/>
              </w:rPr>
              <w:t>Cấp lại Bằng “Tổ quốc ghi công”</w:t>
            </w:r>
          </w:p>
        </w:tc>
        <w:tc>
          <w:tcPr>
            <w:tcW w:w="1422" w:type="pct"/>
            <w:vAlign w:val="center"/>
          </w:tcPr>
          <w:p w14:paraId="5CD2B954" w14:textId="77777777" w:rsidR="00C44725" w:rsidRPr="00565220" w:rsidRDefault="00C44725" w:rsidP="00863198">
            <w:pPr>
              <w:pStyle w:val="NormalWeb"/>
              <w:spacing w:before="120" w:beforeAutospacing="0" w:after="120" w:afterAutospacing="0" w:line="234" w:lineRule="atLeast"/>
              <w:jc w:val="both"/>
            </w:pPr>
            <w:r w:rsidRPr="00565220">
              <w:rPr>
                <w:bCs/>
                <w:spacing w:val="-4"/>
              </w:rPr>
              <w:t>60</w:t>
            </w:r>
            <w:r w:rsidRPr="00565220">
              <w:rPr>
                <w:spacing w:val="-4"/>
              </w:rPr>
              <w:t xml:space="preserve"> </w:t>
            </w:r>
            <w:r w:rsidRPr="00565220">
              <w:t>ngày làm việc</w:t>
            </w:r>
            <w:r w:rsidRPr="00565220">
              <w:rPr>
                <w:spacing w:val="-5"/>
              </w:rPr>
              <w:t xml:space="preserve"> </w:t>
            </w:r>
            <w:r w:rsidRPr="00565220">
              <w:t>kể</w:t>
            </w:r>
            <w:r w:rsidRPr="00565220">
              <w:rPr>
                <w:spacing w:val="-2"/>
              </w:rPr>
              <w:t xml:space="preserve"> </w:t>
            </w:r>
            <w:r w:rsidRPr="00565220">
              <w:t>từ</w:t>
            </w:r>
            <w:r w:rsidRPr="00565220">
              <w:rPr>
                <w:spacing w:val="-5"/>
              </w:rPr>
              <w:t xml:space="preserve"> </w:t>
            </w:r>
            <w:r w:rsidRPr="00565220">
              <w:t>ngày</w:t>
            </w:r>
            <w:r w:rsidRPr="00565220">
              <w:rPr>
                <w:spacing w:val="-5"/>
              </w:rPr>
              <w:t xml:space="preserve"> </w:t>
            </w:r>
            <w:r w:rsidRPr="00565220">
              <w:t>nhận</w:t>
            </w:r>
            <w:r w:rsidRPr="00565220">
              <w:rPr>
                <w:spacing w:val="-4"/>
              </w:rPr>
              <w:t xml:space="preserve"> </w:t>
            </w:r>
            <w:r w:rsidRPr="00565220">
              <w:t>đủ</w:t>
            </w:r>
            <w:r w:rsidRPr="00565220">
              <w:rPr>
                <w:spacing w:val="-3"/>
              </w:rPr>
              <w:t xml:space="preserve"> </w:t>
            </w:r>
            <w:r w:rsidRPr="00565220">
              <w:t>hồ</w:t>
            </w:r>
            <w:r w:rsidRPr="00565220">
              <w:rPr>
                <w:spacing w:val="-1"/>
              </w:rPr>
              <w:t xml:space="preserve"> </w:t>
            </w:r>
            <w:r w:rsidRPr="00565220">
              <w:t xml:space="preserve">sơ </w:t>
            </w:r>
          </w:p>
          <w:p w14:paraId="1B1CB518" w14:textId="77777777" w:rsidR="00C44725" w:rsidRPr="00565220" w:rsidRDefault="00C44725" w:rsidP="00863198">
            <w:pPr>
              <w:pStyle w:val="NormalWeb"/>
              <w:spacing w:before="120" w:beforeAutospacing="0" w:after="120" w:afterAutospacing="0" w:line="234" w:lineRule="atLeast"/>
              <w:jc w:val="both"/>
              <w:rPr>
                <w:i/>
                <w:lang w:val="vi-VN"/>
              </w:rPr>
            </w:pPr>
            <w:r w:rsidRPr="00565220">
              <w:rPr>
                <w:i/>
              </w:rPr>
              <w:t>(thời</w:t>
            </w:r>
            <w:r w:rsidRPr="00565220">
              <w:rPr>
                <w:i/>
                <w:spacing w:val="-7"/>
              </w:rPr>
              <w:t xml:space="preserve"> </w:t>
            </w:r>
            <w:r w:rsidRPr="00565220">
              <w:rPr>
                <w:i/>
              </w:rPr>
              <w:t>gian giải quyết chưa tính thời gian hồ sơ trình Thủ tướng Chính phủ</w:t>
            </w:r>
            <w:r w:rsidRPr="00565220">
              <w:rPr>
                <w:i/>
                <w:lang w:val="vi-VN"/>
              </w:rPr>
              <w:t>)</w:t>
            </w:r>
          </w:p>
        </w:tc>
        <w:tc>
          <w:tcPr>
            <w:tcW w:w="742" w:type="pct"/>
            <w:vAlign w:val="center"/>
          </w:tcPr>
          <w:p w14:paraId="375C0A93" w14:textId="77777777" w:rsidR="00C44725" w:rsidRPr="00A10AEA" w:rsidRDefault="00C44725" w:rsidP="00863198">
            <w:pPr>
              <w:jc w:val="both"/>
              <w:rPr>
                <w:sz w:val="24"/>
                <w:szCs w:val="24"/>
                <w:lang w:val="vi-VN"/>
              </w:rPr>
            </w:pPr>
            <w:r w:rsidRPr="00A10AEA">
              <w:rPr>
                <w:sz w:val="24"/>
                <w:szCs w:val="24"/>
                <w:lang w:val="vi-VN"/>
              </w:rPr>
              <w:t xml:space="preserve">- UBND cấp xã; </w:t>
            </w:r>
          </w:p>
          <w:p w14:paraId="610E6D5C" w14:textId="77777777" w:rsidR="00C44725" w:rsidRPr="00A10AEA" w:rsidRDefault="00C44725" w:rsidP="00297076">
            <w:pPr>
              <w:spacing w:before="120" w:after="120"/>
              <w:jc w:val="both"/>
              <w:rPr>
                <w:sz w:val="24"/>
                <w:szCs w:val="24"/>
                <w:lang w:val="vi-VN"/>
              </w:rPr>
            </w:pPr>
            <w:r w:rsidRPr="00A10AEA">
              <w:rPr>
                <w:sz w:val="24"/>
                <w:szCs w:val="24"/>
                <w:lang w:val="vi-VN"/>
              </w:rPr>
              <w:t xml:space="preserve">- Sở Nội vụ; </w:t>
            </w:r>
          </w:p>
          <w:p w14:paraId="018658F6" w14:textId="77777777" w:rsidR="00C44725" w:rsidRPr="00A10AEA" w:rsidRDefault="00C44725" w:rsidP="00297076">
            <w:pPr>
              <w:spacing w:before="120" w:after="120"/>
              <w:jc w:val="both"/>
              <w:rPr>
                <w:sz w:val="24"/>
                <w:szCs w:val="24"/>
                <w:lang w:val="vi-VN"/>
              </w:rPr>
            </w:pPr>
            <w:r w:rsidRPr="00A10AEA">
              <w:rPr>
                <w:sz w:val="24"/>
                <w:szCs w:val="24"/>
                <w:lang w:val="vi-VN"/>
              </w:rPr>
              <w:t xml:space="preserve">- UBND cấp tỉnh; </w:t>
            </w:r>
          </w:p>
          <w:p w14:paraId="1A0F967C" w14:textId="77777777" w:rsidR="00C44725" w:rsidRPr="00A10AEA" w:rsidRDefault="00C44725" w:rsidP="00297076">
            <w:pPr>
              <w:spacing w:before="120" w:after="120"/>
              <w:jc w:val="both"/>
              <w:rPr>
                <w:sz w:val="24"/>
                <w:szCs w:val="24"/>
                <w:lang w:val="vi-VN"/>
              </w:rPr>
            </w:pPr>
            <w:r w:rsidRPr="00A10AEA">
              <w:rPr>
                <w:sz w:val="24"/>
                <w:szCs w:val="24"/>
                <w:lang w:val="vi-VN"/>
              </w:rPr>
              <w:t xml:space="preserve">- Bộ Nội vụ; </w:t>
            </w:r>
          </w:p>
          <w:p w14:paraId="630CC09A" w14:textId="77777777" w:rsidR="00C44725" w:rsidRPr="00A10AEA" w:rsidRDefault="00C44725" w:rsidP="00297076">
            <w:pPr>
              <w:spacing w:before="120" w:after="120"/>
              <w:jc w:val="both"/>
              <w:rPr>
                <w:sz w:val="24"/>
                <w:szCs w:val="24"/>
                <w:lang w:val="vi-VN"/>
              </w:rPr>
            </w:pPr>
            <w:r w:rsidRPr="00A10AEA">
              <w:rPr>
                <w:sz w:val="24"/>
                <w:szCs w:val="24"/>
                <w:lang w:val="vi-VN"/>
              </w:rPr>
              <w:t xml:space="preserve">- Thủ tướng Chính phủ. </w:t>
            </w:r>
            <w:r w:rsidRPr="00A10AEA">
              <w:rPr>
                <w:i/>
                <w:sz w:val="24"/>
                <w:szCs w:val="24"/>
                <w:lang w:val="vi-VN"/>
              </w:rPr>
              <w:t>(cơ quan giải quyết theo từng trường hợp cụ thể).</w:t>
            </w:r>
          </w:p>
          <w:p w14:paraId="7B45CA11" w14:textId="77777777" w:rsidR="00C44725" w:rsidRPr="00A10AEA" w:rsidRDefault="00C44725" w:rsidP="00863198">
            <w:pPr>
              <w:pStyle w:val="NormalWeb"/>
              <w:spacing w:before="120" w:beforeAutospacing="0" w:after="120" w:afterAutospacing="0" w:line="234" w:lineRule="atLeast"/>
              <w:jc w:val="both"/>
              <w:rPr>
                <w:lang w:val="vi-VN"/>
              </w:rPr>
            </w:pPr>
          </w:p>
        </w:tc>
        <w:tc>
          <w:tcPr>
            <w:tcW w:w="695" w:type="pct"/>
            <w:vMerge w:val="restart"/>
            <w:vAlign w:val="center"/>
          </w:tcPr>
          <w:p w14:paraId="3F65E8E9" w14:textId="77777777" w:rsidR="00C44725" w:rsidRPr="00565220" w:rsidRDefault="00C44725" w:rsidP="00270AC6">
            <w:pPr>
              <w:pStyle w:val="NormalWeb"/>
              <w:spacing w:before="80" w:beforeAutospacing="0" w:after="80" w:afterAutospacing="0"/>
              <w:jc w:val="both"/>
              <w:rPr>
                <w:lang w:val="vi-VN"/>
              </w:rPr>
            </w:pPr>
            <w:r w:rsidRPr="00565220">
              <w:rPr>
                <w:lang w:val="vi-VN"/>
              </w:rPr>
              <w:t>- Tiếp nhận hồ sơ và trả kết quả trực tiếp;</w:t>
            </w:r>
          </w:p>
          <w:p w14:paraId="43A4FA80" w14:textId="77777777" w:rsidR="00C44725" w:rsidRPr="00565220" w:rsidRDefault="00C44725" w:rsidP="00270AC6">
            <w:pPr>
              <w:pStyle w:val="NormalWeb"/>
              <w:spacing w:before="80" w:beforeAutospacing="0" w:after="80" w:afterAutospacing="0"/>
              <w:jc w:val="both"/>
              <w:rPr>
                <w:lang w:val="vi-VN"/>
              </w:rPr>
            </w:pPr>
            <w:r w:rsidRPr="00565220">
              <w:rPr>
                <w:lang w:val="vi-VN"/>
              </w:rPr>
              <w:t>- Tiếp nhận hồ sơ và trả kết quả qua bưu chính công ích;</w:t>
            </w:r>
          </w:p>
          <w:p w14:paraId="2B2AE1C2" w14:textId="77777777" w:rsidR="00C44725" w:rsidRPr="00A10AEA" w:rsidRDefault="00C44725" w:rsidP="00270AC6">
            <w:pPr>
              <w:jc w:val="both"/>
              <w:rPr>
                <w:sz w:val="24"/>
                <w:szCs w:val="24"/>
                <w:lang w:val="vi-VN"/>
              </w:rPr>
            </w:pPr>
            <w:r w:rsidRPr="00565220">
              <w:rPr>
                <w:sz w:val="24"/>
                <w:szCs w:val="24"/>
                <w:lang w:val="vi-VN"/>
              </w:rPr>
              <w:t>- Tiếp nhận hồ sơ trực tuyến.</w:t>
            </w:r>
          </w:p>
        </w:tc>
        <w:tc>
          <w:tcPr>
            <w:tcW w:w="947" w:type="pct"/>
            <w:vMerge w:val="restart"/>
            <w:vAlign w:val="center"/>
          </w:tcPr>
          <w:p w14:paraId="2723A07A" w14:textId="77777777" w:rsidR="00C44725" w:rsidRPr="00A10AEA" w:rsidRDefault="00C44725" w:rsidP="00C44725">
            <w:pPr>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1CD0295C" w14:textId="77777777" w:rsidR="00C44725" w:rsidRPr="00A10AEA" w:rsidRDefault="00C44725" w:rsidP="00C44725">
            <w:pPr>
              <w:spacing w:before="120" w:after="120"/>
              <w:jc w:val="both"/>
              <w:rPr>
                <w:sz w:val="24"/>
                <w:szCs w:val="24"/>
                <w:lang w:val="vi-VN"/>
              </w:rPr>
            </w:pPr>
            <w:r w:rsidRPr="00A10AEA">
              <w:rPr>
                <w:sz w:val="24"/>
                <w:szCs w:val="24"/>
                <w:lang w:val="vi-VN"/>
              </w:rPr>
              <w:t>- Nghị quyết số 190/2025/QH15;</w:t>
            </w:r>
          </w:p>
          <w:p w14:paraId="78CF7B5F" w14:textId="77777777" w:rsidR="00C44725" w:rsidRPr="00A10AEA" w:rsidRDefault="00C44725" w:rsidP="00C44725">
            <w:pPr>
              <w:spacing w:before="120" w:after="120"/>
              <w:jc w:val="both"/>
              <w:rPr>
                <w:sz w:val="24"/>
                <w:szCs w:val="24"/>
                <w:lang w:val="vi-VN"/>
              </w:rPr>
            </w:pPr>
            <w:r w:rsidRPr="00A10AEA">
              <w:rPr>
                <w:sz w:val="24"/>
                <w:szCs w:val="24"/>
                <w:lang w:val="vi-VN"/>
              </w:rPr>
              <w:t>- Nghị định số 131/2021/NĐ-CP ngày 30/12/2021 của Chính phủ;</w:t>
            </w:r>
          </w:p>
          <w:p w14:paraId="4ABCDA41" w14:textId="77777777" w:rsidR="00C44725" w:rsidRPr="00A10AEA" w:rsidRDefault="00C44725" w:rsidP="00C44725">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w:t>
            </w:r>
          </w:p>
          <w:p w14:paraId="4A0DDB6F" w14:textId="77777777" w:rsidR="00C44725" w:rsidRPr="00A10AEA" w:rsidRDefault="00C44725" w:rsidP="00C44725">
            <w:pPr>
              <w:spacing w:before="120" w:after="120"/>
              <w:jc w:val="both"/>
              <w:rPr>
                <w:sz w:val="24"/>
                <w:szCs w:val="24"/>
                <w:lang w:val="vi-VN"/>
              </w:rPr>
            </w:pPr>
            <w:r w:rsidRPr="00A10AEA">
              <w:rPr>
                <w:sz w:val="24"/>
                <w:szCs w:val="24"/>
                <w:lang w:val="vi-VN"/>
              </w:rPr>
              <w:t>- Nghị định số 129/2025/NĐ-CP ngày 11/6/2025 của Chính phủ;</w:t>
            </w:r>
          </w:p>
          <w:p w14:paraId="10A819C7" w14:textId="77777777" w:rsidR="00C44725" w:rsidRPr="00A10AEA" w:rsidRDefault="00C44725" w:rsidP="00C44725">
            <w:pPr>
              <w:widowControl w:val="0"/>
              <w:tabs>
                <w:tab w:val="left" w:pos="175"/>
              </w:tabs>
              <w:autoSpaceDE w:val="0"/>
              <w:autoSpaceDN w:val="0"/>
              <w:spacing w:before="158" w:after="120"/>
              <w:ind w:left="34" w:right="176"/>
              <w:jc w:val="both"/>
              <w:rPr>
                <w:spacing w:val="-2"/>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C44725" w:rsidRPr="00565220" w14:paraId="737C2C7C" w14:textId="77777777" w:rsidTr="00C44725">
        <w:trPr>
          <w:trHeight w:val="4669"/>
          <w:jc w:val="center"/>
        </w:trPr>
        <w:tc>
          <w:tcPr>
            <w:tcW w:w="195" w:type="pct"/>
            <w:vAlign w:val="center"/>
          </w:tcPr>
          <w:p w14:paraId="1FFBFB88" w14:textId="77777777" w:rsidR="00C44725" w:rsidRPr="00565220" w:rsidRDefault="00C44725" w:rsidP="00863198">
            <w:pPr>
              <w:jc w:val="center"/>
              <w:rPr>
                <w:sz w:val="24"/>
                <w:szCs w:val="24"/>
                <w:lang w:val="vi-VN"/>
              </w:rPr>
            </w:pPr>
            <w:r w:rsidRPr="00565220">
              <w:rPr>
                <w:sz w:val="24"/>
                <w:szCs w:val="24"/>
                <w:lang w:val="vi-VN"/>
              </w:rPr>
              <w:t>3</w:t>
            </w:r>
          </w:p>
        </w:tc>
        <w:tc>
          <w:tcPr>
            <w:tcW w:w="365" w:type="pct"/>
            <w:vAlign w:val="center"/>
          </w:tcPr>
          <w:p w14:paraId="20ED5AF6" w14:textId="77777777" w:rsidR="00C44725" w:rsidRPr="00565220" w:rsidRDefault="00C44725" w:rsidP="00863198">
            <w:pPr>
              <w:rPr>
                <w:b/>
                <w:sz w:val="24"/>
                <w:szCs w:val="24"/>
              </w:rPr>
            </w:pPr>
            <w:r w:rsidRPr="00565220">
              <w:rPr>
                <w:bCs/>
                <w:sz w:val="24"/>
                <w:szCs w:val="24"/>
                <w:lang w:val="vi-VN"/>
              </w:rPr>
              <w:t>1.010781</w:t>
            </w:r>
          </w:p>
        </w:tc>
        <w:tc>
          <w:tcPr>
            <w:tcW w:w="634" w:type="pct"/>
            <w:vAlign w:val="center"/>
          </w:tcPr>
          <w:p w14:paraId="4CC75EF1" w14:textId="77777777" w:rsidR="00C44725" w:rsidRPr="00565220" w:rsidRDefault="00C44725" w:rsidP="00863198">
            <w:pPr>
              <w:jc w:val="both"/>
              <w:rPr>
                <w:b/>
                <w:sz w:val="24"/>
                <w:szCs w:val="24"/>
              </w:rPr>
            </w:pPr>
            <w:r w:rsidRPr="00565220">
              <w:rPr>
                <w:bCs/>
                <w:sz w:val="24"/>
                <w:szCs w:val="24"/>
              </w:rPr>
              <w:t>Cấp bằng “Tổ quốc ghi công” đối với người hy sinh hoặc mất tích trong chiến tranh</w:t>
            </w:r>
          </w:p>
        </w:tc>
        <w:tc>
          <w:tcPr>
            <w:tcW w:w="1422" w:type="pct"/>
            <w:vAlign w:val="center"/>
          </w:tcPr>
          <w:p w14:paraId="179219A5" w14:textId="77777777" w:rsidR="00C44725" w:rsidRPr="00565220" w:rsidRDefault="00C44725" w:rsidP="00904B97">
            <w:pPr>
              <w:rPr>
                <w:b/>
                <w:bCs/>
                <w:sz w:val="24"/>
                <w:szCs w:val="24"/>
              </w:rPr>
            </w:pPr>
            <w:r w:rsidRPr="00565220">
              <w:rPr>
                <w:sz w:val="24"/>
                <w:szCs w:val="24"/>
              </w:rPr>
              <w:t>100 ngày làm việc kể từ ngày nhận đủ hồ sơ</w:t>
            </w:r>
          </w:p>
          <w:p w14:paraId="5AEE9D77" w14:textId="77777777" w:rsidR="00C44725" w:rsidRPr="00565220" w:rsidRDefault="00C44725" w:rsidP="00904B97">
            <w:pPr>
              <w:jc w:val="both"/>
              <w:rPr>
                <w:b/>
                <w:bCs/>
                <w:sz w:val="24"/>
                <w:szCs w:val="24"/>
              </w:rPr>
            </w:pPr>
            <w:r w:rsidRPr="00565220">
              <w:rPr>
                <w:i/>
                <w:sz w:val="24"/>
                <w:szCs w:val="24"/>
              </w:rPr>
              <w:t>(Thời gian giải quyết chưa tính thời gian hồ sơ trình Thủ tướng Chính phủ)</w:t>
            </w:r>
          </w:p>
          <w:p w14:paraId="0F1BC5DC" w14:textId="77777777" w:rsidR="00C44725" w:rsidRPr="00565220" w:rsidRDefault="00C44725" w:rsidP="00863198">
            <w:pPr>
              <w:pStyle w:val="NormalWeb"/>
              <w:spacing w:before="120" w:beforeAutospacing="0" w:after="120" w:afterAutospacing="0" w:line="234" w:lineRule="atLeast"/>
              <w:jc w:val="both"/>
            </w:pPr>
          </w:p>
        </w:tc>
        <w:tc>
          <w:tcPr>
            <w:tcW w:w="742" w:type="pct"/>
            <w:vAlign w:val="center"/>
          </w:tcPr>
          <w:p w14:paraId="3782446A" w14:textId="77777777" w:rsidR="00C44725" w:rsidRPr="00565220" w:rsidRDefault="00C44725" w:rsidP="00844FA5">
            <w:pPr>
              <w:jc w:val="both"/>
              <w:rPr>
                <w:sz w:val="24"/>
                <w:szCs w:val="24"/>
              </w:rPr>
            </w:pPr>
            <w:r w:rsidRPr="00565220">
              <w:rPr>
                <w:sz w:val="24"/>
                <w:szCs w:val="24"/>
                <w:lang w:val="vi-VN"/>
              </w:rPr>
              <w:t xml:space="preserve">- </w:t>
            </w:r>
            <w:r w:rsidRPr="00565220">
              <w:rPr>
                <w:sz w:val="24"/>
                <w:szCs w:val="24"/>
              </w:rPr>
              <w:t xml:space="preserve"> </w:t>
            </w:r>
            <w:r>
              <w:rPr>
                <w:sz w:val="24"/>
                <w:szCs w:val="24"/>
              </w:rPr>
              <w:t>UBND</w:t>
            </w:r>
            <w:r w:rsidRPr="00565220">
              <w:rPr>
                <w:sz w:val="24"/>
                <w:szCs w:val="24"/>
              </w:rPr>
              <w:t xml:space="preserve"> cấp xã;</w:t>
            </w:r>
          </w:p>
          <w:p w14:paraId="1B8778E4" w14:textId="77777777" w:rsidR="00C44725" w:rsidRPr="00565220" w:rsidRDefault="00C44725" w:rsidP="00297076">
            <w:pPr>
              <w:spacing w:before="120" w:after="120"/>
              <w:jc w:val="both"/>
              <w:rPr>
                <w:sz w:val="24"/>
                <w:szCs w:val="24"/>
              </w:rPr>
            </w:pPr>
            <w:r w:rsidRPr="00565220">
              <w:rPr>
                <w:sz w:val="24"/>
                <w:szCs w:val="24"/>
              </w:rPr>
              <w:t>- Cơ quan, đơn vị có thẩm quyền cấp giấy chứng nhận hy sinh;</w:t>
            </w:r>
          </w:p>
          <w:p w14:paraId="37358943" w14:textId="77777777" w:rsidR="00C44725" w:rsidRPr="00565220" w:rsidRDefault="00C44725" w:rsidP="00297076">
            <w:pPr>
              <w:spacing w:before="120" w:after="120"/>
              <w:jc w:val="both"/>
              <w:rPr>
                <w:sz w:val="24"/>
                <w:szCs w:val="24"/>
              </w:rPr>
            </w:pPr>
            <w:r w:rsidRPr="00565220">
              <w:rPr>
                <w:sz w:val="24"/>
                <w:szCs w:val="24"/>
              </w:rPr>
              <w:t>- Sở Nội vụ;</w:t>
            </w:r>
          </w:p>
          <w:p w14:paraId="1BDF9F4A" w14:textId="77777777" w:rsidR="00C44725" w:rsidRPr="00565220" w:rsidRDefault="00C44725" w:rsidP="00297076">
            <w:pPr>
              <w:spacing w:before="120" w:after="120"/>
              <w:jc w:val="both"/>
              <w:rPr>
                <w:sz w:val="24"/>
                <w:szCs w:val="24"/>
              </w:rPr>
            </w:pPr>
            <w:r w:rsidRPr="00565220">
              <w:rPr>
                <w:sz w:val="24"/>
                <w:szCs w:val="24"/>
              </w:rPr>
              <w:t xml:space="preserve">- Chủ tịch </w:t>
            </w:r>
            <w:r>
              <w:rPr>
                <w:sz w:val="24"/>
                <w:szCs w:val="24"/>
              </w:rPr>
              <w:t>UBND</w:t>
            </w:r>
            <w:r w:rsidRPr="00565220">
              <w:rPr>
                <w:sz w:val="24"/>
                <w:szCs w:val="24"/>
              </w:rPr>
              <w:t xml:space="preserve"> cấp tỉnh; </w:t>
            </w:r>
          </w:p>
          <w:p w14:paraId="6CEEAC74" w14:textId="77777777" w:rsidR="00C44725" w:rsidRPr="00565220" w:rsidRDefault="00C44725" w:rsidP="00297076">
            <w:pPr>
              <w:spacing w:before="120" w:after="120"/>
              <w:jc w:val="both"/>
              <w:rPr>
                <w:sz w:val="24"/>
                <w:szCs w:val="24"/>
                <w:lang w:val="vi-VN"/>
              </w:rPr>
            </w:pPr>
            <w:r w:rsidRPr="00565220">
              <w:rPr>
                <w:sz w:val="24"/>
                <w:szCs w:val="24"/>
              </w:rPr>
              <w:t xml:space="preserve">- Bộ trưởng hoặc cấp tương đương; </w:t>
            </w:r>
          </w:p>
          <w:p w14:paraId="1B5ABE6D" w14:textId="77777777" w:rsidR="00C44725" w:rsidRPr="00565220" w:rsidRDefault="00C44725" w:rsidP="00297076">
            <w:pPr>
              <w:spacing w:before="120" w:after="120"/>
              <w:jc w:val="both"/>
              <w:rPr>
                <w:sz w:val="24"/>
                <w:szCs w:val="24"/>
              </w:rPr>
            </w:pPr>
            <w:r w:rsidRPr="00565220">
              <w:rPr>
                <w:sz w:val="24"/>
                <w:szCs w:val="24"/>
                <w:lang w:val="vi-VN"/>
              </w:rPr>
              <w:t xml:space="preserve">- </w:t>
            </w:r>
            <w:r w:rsidRPr="00565220">
              <w:rPr>
                <w:sz w:val="24"/>
                <w:szCs w:val="24"/>
              </w:rPr>
              <w:t xml:space="preserve">Bộ Quốc Phòng; </w:t>
            </w:r>
          </w:p>
          <w:p w14:paraId="03481ED0" w14:textId="77777777" w:rsidR="00C44725" w:rsidRPr="00565220" w:rsidRDefault="00C44725" w:rsidP="00297076">
            <w:pPr>
              <w:spacing w:before="120" w:after="120"/>
              <w:jc w:val="both"/>
              <w:rPr>
                <w:sz w:val="24"/>
                <w:szCs w:val="24"/>
              </w:rPr>
            </w:pPr>
            <w:r w:rsidRPr="00565220">
              <w:rPr>
                <w:sz w:val="24"/>
                <w:szCs w:val="24"/>
              </w:rPr>
              <w:t>- Bộ Công an;</w:t>
            </w:r>
          </w:p>
          <w:p w14:paraId="00D2C26C" w14:textId="77777777" w:rsidR="00C44725" w:rsidRPr="00C44725" w:rsidRDefault="00C44725" w:rsidP="00C44725">
            <w:pPr>
              <w:jc w:val="both"/>
              <w:rPr>
                <w:sz w:val="24"/>
                <w:szCs w:val="24"/>
              </w:rPr>
            </w:pPr>
            <w:r w:rsidRPr="00565220">
              <w:rPr>
                <w:sz w:val="24"/>
                <w:szCs w:val="24"/>
              </w:rPr>
              <w:t xml:space="preserve"> - Thủ tướng Chính phủ.</w:t>
            </w:r>
          </w:p>
        </w:tc>
        <w:tc>
          <w:tcPr>
            <w:tcW w:w="695" w:type="pct"/>
            <w:vMerge/>
            <w:vAlign w:val="center"/>
          </w:tcPr>
          <w:p w14:paraId="307946D6" w14:textId="77777777" w:rsidR="00C44725" w:rsidRPr="00565220" w:rsidRDefault="00C44725" w:rsidP="00863198">
            <w:pPr>
              <w:jc w:val="both"/>
              <w:rPr>
                <w:sz w:val="24"/>
                <w:szCs w:val="24"/>
              </w:rPr>
            </w:pPr>
          </w:p>
        </w:tc>
        <w:tc>
          <w:tcPr>
            <w:tcW w:w="947" w:type="pct"/>
            <w:vMerge/>
          </w:tcPr>
          <w:p w14:paraId="379F408D" w14:textId="77777777" w:rsidR="00C44725" w:rsidRPr="00565220" w:rsidRDefault="00C44725" w:rsidP="002B7260">
            <w:pPr>
              <w:widowControl w:val="0"/>
              <w:tabs>
                <w:tab w:val="left" w:pos="175"/>
              </w:tabs>
              <w:autoSpaceDE w:val="0"/>
              <w:autoSpaceDN w:val="0"/>
              <w:spacing w:before="158"/>
              <w:ind w:left="34" w:right="176"/>
              <w:jc w:val="both"/>
              <w:rPr>
                <w:spacing w:val="-2"/>
                <w:sz w:val="24"/>
                <w:szCs w:val="24"/>
              </w:rPr>
            </w:pPr>
          </w:p>
        </w:tc>
      </w:tr>
      <w:tr w:rsidR="00211B92" w:rsidRPr="00A10AEA" w14:paraId="1698E144" w14:textId="77777777" w:rsidTr="00654811">
        <w:trPr>
          <w:trHeight w:val="2809"/>
          <w:jc w:val="center"/>
        </w:trPr>
        <w:tc>
          <w:tcPr>
            <w:tcW w:w="195" w:type="pct"/>
            <w:vAlign w:val="center"/>
          </w:tcPr>
          <w:p w14:paraId="7DC38FAC" w14:textId="77777777" w:rsidR="00211B92" w:rsidRPr="00565220" w:rsidRDefault="00211B92" w:rsidP="00863198">
            <w:pPr>
              <w:jc w:val="center"/>
              <w:rPr>
                <w:sz w:val="24"/>
                <w:szCs w:val="24"/>
                <w:lang w:val="vi-VN"/>
              </w:rPr>
            </w:pPr>
            <w:r w:rsidRPr="00565220">
              <w:rPr>
                <w:sz w:val="24"/>
                <w:szCs w:val="24"/>
                <w:lang w:val="vi-VN"/>
              </w:rPr>
              <w:lastRenderedPageBreak/>
              <w:t>4</w:t>
            </w:r>
          </w:p>
        </w:tc>
        <w:tc>
          <w:tcPr>
            <w:tcW w:w="365" w:type="pct"/>
            <w:vAlign w:val="center"/>
          </w:tcPr>
          <w:p w14:paraId="526BB8C9" w14:textId="77777777" w:rsidR="00211B92" w:rsidRPr="00565220" w:rsidRDefault="00211B92" w:rsidP="00863198">
            <w:pPr>
              <w:rPr>
                <w:b/>
                <w:sz w:val="24"/>
                <w:szCs w:val="24"/>
              </w:rPr>
            </w:pPr>
            <w:r w:rsidRPr="00565220">
              <w:rPr>
                <w:bCs/>
                <w:sz w:val="24"/>
                <w:szCs w:val="24"/>
                <w:lang w:val="vi-VN"/>
              </w:rPr>
              <w:t>1.010783</w:t>
            </w:r>
          </w:p>
        </w:tc>
        <w:tc>
          <w:tcPr>
            <w:tcW w:w="634" w:type="pct"/>
            <w:vAlign w:val="center"/>
          </w:tcPr>
          <w:p w14:paraId="099CE83D" w14:textId="77777777" w:rsidR="00211B92" w:rsidRPr="00565220" w:rsidRDefault="00211B92" w:rsidP="00863198">
            <w:pPr>
              <w:jc w:val="both"/>
              <w:rPr>
                <w:sz w:val="24"/>
                <w:szCs w:val="24"/>
              </w:rPr>
            </w:pPr>
            <w:r w:rsidRPr="00565220">
              <w:rPr>
                <w:sz w:val="24"/>
                <w:szCs w:val="24"/>
              </w:rPr>
              <w:t>Tiếp nhận người có công vào cơ sở nuôi dưỡng, điều dưỡng người có công do Bộ Nội vụ quản lý</w:t>
            </w:r>
          </w:p>
          <w:p w14:paraId="6386313E" w14:textId="77777777" w:rsidR="00211B92" w:rsidRPr="00565220" w:rsidRDefault="00211B92" w:rsidP="00863198">
            <w:pPr>
              <w:jc w:val="both"/>
              <w:rPr>
                <w:b/>
                <w:sz w:val="24"/>
                <w:szCs w:val="24"/>
              </w:rPr>
            </w:pPr>
          </w:p>
        </w:tc>
        <w:tc>
          <w:tcPr>
            <w:tcW w:w="1422" w:type="pct"/>
            <w:vAlign w:val="center"/>
          </w:tcPr>
          <w:p w14:paraId="2E1C037F" w14:textId="77777777" w:rsidR="00211B92" w:rsidRPr="00565220" w:rsidRDefault="00211B92" w:rsidP="00802E07">
            <w:pPr>
              <w:jc w:val="both"/>
              <w:rPr>
                <w:sz w:val="24"/>
                <w:szCs w:val="24"/>
              </w:rPr>
            </w:pPr>
            <w:r w:rsidRPr="00565220">
              <w:rPr>
                <w:b/>
                <w:sz w:val="24"/>
                <w:szCs w:val="24"/>
              </w:rPr>
              <w:t xml:space="preserve">- </w:t>
            </w:r>
            <w:r w:rsidRPr="00565220">
              <w:rPr>
                <w:sz w:val="24"/>
                <w:szCs w:val="24"/>
              </w:rPr>
              <w:t>13 ngày làm việc</w:t>
            </w:r>
            <w:r w:rsidR="00A1117F">
              <w:rPr>
                <w:sz w:val="24"/>
                <w:szCs w:val="24"/>
              </w:rPr>
              <w:t xml:space="preserve"> kể từ ngày nhận đủ hồ sơ (t</w:t>
            </w:r>
            <w:r w:rsidRPr="00565220">
              <w:rPr>
                <w:sz w:val="24"/>
                <w:szCs w:val="24"/>
              </w:rPr>
              <w:t xml:space="preserve">hời gian cụ thể được quy định tại từng bước của quy trình thực hiện); </w:t>
            </w:r>
          </w:p>
          <w:p w14:paraId="03BEEF2A" w14:textId="77777777" w:rsidR="00211B92" w:rsidRPr="00565220" w:rsidRDefault="00211B92" w:rsidP="00863198">
            <w:pPr>
              <w:pStyle w:val="NormalWeb"/>
              <w:spacing w:before="120" w:beforeAutospacing="0" w:after="120" w:afterAutospacing="0" w:line="234" w:lineRule="atLeast"/>
              <w:jc w:val="both"/>
              <w:rPr>
                <w:lang w:val="vi-VN"/>
              </w:rPr>
            </w:pPr>
            <w:r w:rsidRPr="00565220">
              <w:rPr>
                <w:spacing w:val="-2"/>
              </w:rPr>
              <w:t>- Đối với trường hợp đặc biệt, người có công hoặc thân nhân liệt sĩ đang hưởng trợ cấp hằng tháng không thuộc đối tượng quy định tại Điều 111 Nghị định số 131/2021/NĐ-CP sống cô đơn: 16 ngày làm việc kể từ ngày nhận đủ hồ sơ</w:t>
            </w:r>
            <w:r w:rsidRPr="00565220">
              <w:rPr>
                <w:spacing w:val="-2"/>
                <w:lang w:val="vi-VN"/>
              </w:rPr>
              <w:t>.</w:t>
            </w:r>
          </w:p>
        </w:tc>
        <w:tc>
          <w:tcPr>
            <w:tcW w:w="742" w:type="pct"/>
            <w:vAlign w:val="center"/>
          </w:tcPr>
          <w:p w14:paraId="4EE9D16F" w14:textId="77777777" w:rsidR="00211B92" w:rsidRPr="00A10AEA" w:rsidRDefault="00211B92" w:rsidP="00844FA5">
            <w:pPr>
              <w:jc w:val="both"/>
              <w:rPr>
                <w:sz w:val="24"/>
                <w:szCs w:val="24"/>
                <w:lang w:val="vi-VN"/>
              </w:rPr>
            </w:pPr>
            <w:r w:rsidRPr="00A10AEA">
              <w:rPr>
                <w:sz w:val="24"/>
                <w:szCs w:val="24"/>
                <w:lang w:val="vi-VN"/>
              </w:rPr>
              <w:t xml:space="preserve">- UBND cấp xã; Sở Nội vụ; </w:t>
            </w:r>
          </w:p>
          <w:p w14:paraId="7B146B7C" w14:textId="77777777" w:rsidR="00211B92" w:rsidRPr="00A10AEA" w:rsidRDefault="00211B92" w:rsidP="006654C2">
            <w:pPr>
              <w:spacing w:before="120" w:after="120"/>
              <w:jc w:val="both"/>
              <w:rPr>
                <w:sz w:val="24"/>
                <w:szCs w:val="24"/>
                <w:lang w:val="vi-VN"/>
              </w:rPr>
            </w:pPr>
            <w:r w:rsidRPr="00A10AEA">
              <w:rPr>
                <w:sz w:val="24"/>
                <w:szCs w:val="24"/>
                <w:lang w:val="vi-VN"/>
              </w:rPr>
              <w:t xml:space="preserve">- Cục Người có công; </w:t>
            </w:r>
          </w:p>
          <w:p w14:paraId="596C5DEB" w14:textId="77777777" w:rsidR="00211B92" w:rsidRPr="00A10AEA" w:rsidRDefault="00211B92" w:rsidP="00844FA5">
            <w:pPr>
              <w:jc w:val="both"/>
              <w:rPr>
                <w:sz w:val="24"/>
                <w:szCs w:val="24"/>
                <w:lang w:val="vi-VN"/>
              </w:rPr>
            </w:pPr>
            <w:r w:rsidRPr="00565220">
              <w:rPr>
                <w:sz w:val="24"/>
                <w:szCs w:val="24"/>
                <w:lang w:val="vi-VN"/>
              </w:rPr>
              <w:t xml:space="preserve">- </w:t>
            </w:r>
            <w:r w:rsidRPr="00A10AEA">
              <w:rPr>
                <w:sz w:val="24"/>
                <w:szCs w:val="24"/>
                <w:lang w:val="vi-VN"/>
              </w:rPr>
              <w:t>Bộ trưởng Bộ Nội vụ.</w:t>
            </w:r>
          </w:p>
          <w:p w14:paraId="2D5BF38A" w14:textId="77777777" w:rsidR="00211B92" w:rsidRPr="00A10AEA" w:rsidRDefault="00211B92" w:rsidP="00863198">
            <w:pPr>
              <w:pStyle w:val="NormalWeb"/>
              <w:spacing w:before="120" w:beforeAutospacing="0" w:after="120" w:afterAutospacing="0" w:line="234" w:lineRule="atLeast"/>
              <w:jc w:val="both"/>
              <w:rPr>
                <w:lang w:val="vi-VN"/>
              </w:rPr>
            </w:pPr>
          </w:p>
        </w:tc>
        <w:tc>
          <w:tcPr>
            <w:tcW w:w="695" w:type="pct"/>
            <w:vMerge w:val="restart"/>
            <w:vAlign w:val="center"/>
          </w:tcPr>
          <w:p w14:paraId="3B9AAF94" w14:textId="77777777" w:rsidR="00211B92" w:rsidRPr="00565220" w:rsidRDefault="00211B92" w:rsidP="003A4FAB">
            <w:pPr>
              <w:pStyle w:val="NormalWeb"/>
              <w:spacing w:before="80" w:beforeAutospacing="0" w:after="80" w:afterAutospacing="0"/>
              <w:jc w:val="both"/>
              <w:rPr>
                <w:lang w:val="vi-VN"/>
              </w:rPr>
            </w:pPr>
            <w:r w:rsidRPr="00565220">
              <w:rPr>
                <w:lang w:val="vi-VN"/>
              </w:rPr>
              <w:t>- Tiếp nhận hồ sơ và trả kết quả trực tiếp;</w:t>
            </w:r>
          </w:p>
          <w:p w14:paraId="384E8E51" w14:textId="77777777" w:rsidR="00211B92" w:rsidRPr="00565220" w:rsidRDefault="00211B92" w:rsidP="003A4FAB">
            <w:pPr>
              <w:pStyle w:val="NormalWeb"/>
              <w:spacing w:before="80" w:beforeAutospacing="0" w:after="80" w:afterAutospacing="0"/>
              <w:jc w:val="both"/>
              <w:rPr>
                <w:lang w:val="vi-VN"/>
              </w:rPr>
            </w:pPr>
            <w:r w:rsidRPr="00565220">
              <w:rPr>
                <w:lang w:val="vi-VN"/>
              </w:rPr>
              <w:t>- Tiếp nhận hồ sơ và trả kết quả qua bưu chính công ích;</w:t>
            </w:r>
          </w:p>
          <w:p w14:paraId="38B69331" w14:textId="77777777" w:rsidR="00211B92" w:rsidRPr="00A10AEA" w:rsidRDefault="00211B92" w:rsidP="003A4FAB">
            <w:pPr>
              <w:jc w:val="both"/>
              <w:rPr>
                <w:sz w:val="24"/>
                <w:szCs w:val="24"/>
                <w:lang w:val="vi-VN"/>
              </w:rPr>
            </w:pPr>
            <w:r w:rsidRPr="00565220">
              <w:rPr>
                <w:sz w:val="24"/>
                <w:szCs w:val="24"/>
                <w:lang w:val="vi-VN"/>
              </w:rPr>
              <w:t>- Tiếp nhận hồ sơ trực tuyến.</w:t>
            </w:r>
          </w:p>
        </w:tc>
        <w:tc>
          <w:tcPr>
            <w:tcW w:w="947" w:type="pct"/>
            <w:vMerge w:val="restart"/>
            <w:vAlign w:val="center"/>
          </w:tcPr>
          <w:p w14:paraId="4F398981" w14:textId="77777777" w:rsidR="00211B92" w:rsidRPr="00A10AEA" w:rsidRDefault="00211B92" w:rsidP="00654811">
            <w:pPr>
              <w:spacing w:before="120" w:after="120"/>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6D5CF75F" w14:textId="77777777" w:rsidR="00211B92" w:rsidRPr="00A10AEA" w:rsidRDefault="00211B92" w:rsidP="00654811">
            <w:pPr>
              <w:spacing w:before="120" w:after="120"/>
              <w:jc w:val="both"/>
              <w:rPr>
                <w:sz w:val="24"/>
                <w:szCs w:val="24"/>
                <w:lang w:val="vi-VN"/>
              </w:rPr>
            </w:pPr>
            <w:r w:rsidRPr="00A10AEA">
              <w:rPr>
                <w:sz w:val="24"/>
                <w:szCs w:val="24"/>
                <w:lang w:val="vi-VN"/>
              </w:rPr>
              <w:t>- Nghị quyết số 190/2025/QH15;</w:t>
            </w:r>
          </w:p>
          <w:p w14:paraId="228AEBBA" w14:textId="77777777" w:rsidR="00211B92" w:rsidRPr="00A10AEA" w:rsidRDefault="00211B92" w:rsidP="00654811">
            <w:pPr>
              <w:spacing w:before="120" w:after="120"/>
              <w:jc w:val="both"/>
              <w:rPr>
                <w:sz w:val="24"/>
                <w:szCs w:val="24"/>
                <w:lang w:val="vi-VN"/>
              </w:rPr>
            </w:pPr>
            <w:r w:rsidRPr="00A10AEA">
              <w:rPr>
                <w:sz w:val="24"/>
                <w:szCs w:val="24"/>
                <w:lang w:val="vi-VN"/>
              </w:rPr>
              <w:t>- Nghị định số 131/2021/NĐ-CP ngày 30/12/2021 của Chính phủ;</w:t>
            </w:r>
          </w:p>
          <w:p w14:paraId="46820DEB" w14:textId="77777777" w:rsidR="00211B92" w:rsidRPr="00A10AEA" w:rsidRDefault="00211B92" w:rsidP="00654811">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 ;</w:t>
            </w:r>
          </w:p>
          <w:p w14:paraId="065CD7ED" w14:textId="77777777" w:rsidR="00211B92" w:rsidRPr="00A10AEA" w:rsidRDefault="00211B92" w:rsidP="00654811">
            <w:pPr>
              <w:spacing w:before="120" w:after="120"/>
              <w:jc w:val="both"/>
              <w:rPr>
                <w:sz w:val="24"/>
                <w:szCs w:val="24"/>
                <w:lang w:val="vi-VN"/>
              </w:rPr>
            </w:pPr>
            <w:r w:rsidRPr="00A10AEA">
              <w:rPr>
                <w:sz w:val="24"/>
                <w:szCs w:val="24"/>
                <w:lang w:val="vi-VN"/>
              </w:rPr>
              <w:t>- Nghị định số 129/2025/NĐ-CP ngày 11/6/2025 của Chính phủ;</w:t>
            </w:r>
          </w:p>
          <w:p w14:paraId="32D453A0" w14:textId="77777777" w:rsidR="00211B92" w:rsidRPr="00A10AEA" w:rsidRDefault="00211B92" w:rsidP="00654811">
            <w:pPr>
              <w:widowControl w:val="0"/>
              <w:tabs>
                <w:tab w:val="left" w:pos="175"/>
              </w:tabs>
              <w:autoSpaceDE w:val="0"/>
              <w:autoSpaceDN w:val="0"/>
              <w:spacing w:before="120" w:after="120"/>
              <w:ind w:left="34" w:right="176"/>
              <w:jc w:val="both"/>
              <w:rPr>
                <w:spacing w:val="-2"/>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211B92" w:rsidRPr="00565220" w14:paraId="3AC24686" w14:textId="77777777" w:rsidTr="00A1117F">
        <w:trPr>
          <w:trHeight w:val="1828"/>
          <w:jc w:val="center"/>
        </w:trPr>
        <w:tc>
          <w:tcPr>
            <w:tcW w:w="195" w:type="pct"/>
            <w:vAlign w:val="center"/>
          </w:tcPr>
          <w:p w14:paraId="0206B3C4" w14:textId="77777777" w:rsidR="00211B92" w:rsidRPr="00565220" w:rsidRDefault="00211B92" w:rsidP="00087A9F">
            <w:pPr>
              <w:jc w:val="center"/>
              <w:rPr>
                <w:sz w:val="24"/>
                <w:szCs w:val="24"/>
                <w:lang w:val="vi-VN"/>
              </w:rPr>
            </w:pPr>
            <w:r w:rsidRPr="00565220">
              <w:rPr>
                <w:sz w:val="24"/>
                <w:szCs w:val="24"/>
                <w:lang w:val="vi-VN"/>
              </w:rPr>
              <w:t>5</w:t>
            </w:r>
          </w:p>
        </w:tc>
        <w:tc>
          <w:tcPr>
            <w:tcW w:w="365" w:type="pct"/>
            <w:vAlign w:val="center"/>
          </w:tcPr>
          <w:p w14:paraId="562B134F" w14:textId="77777777" w:rsidR="00211B92" w:rsidRPr="00565220" w:rsidRDefault="00211B92" w:rsidP="00087A9F">
            <w:pPr>
              <w:rPr>
                <w:b/>
                <w:sz w:val="24"/>
                <w:szCs w:val="24"/>
              </w:rPr>
            </w:pPr>
            <w:r w:rsidRPr="00565220">
              <w:rPr>
                <w:bCs/>
                <w:sz w:val="24"/>
                <w:szCs w:val="24"/>
                <w:lang w:val="vi-VN"/>
              </w:rPr>
              <w:t>1.010777</w:t>
            </w:r>
          </w:p>
        </w:tc>
        <w:tc>
          <w:tcPr>
            <w:tcW w:w="634" w:type="pct"/>
            <w:vAlign w:val="center"/>
          </w:tcPr>
          <w:p w14:paraId="4D90A4E1" w14:textId="77777777" w:rsidR="00211B92" w:rsidRPr="00565220" w:rsidRDefault="00211B92" w:rsidP="004E42C1">
            <w:pPr>
              <w:jc w:val="both"/>
              <w:rPr>
                <w:b/>
                <w:sz w:val="24"/>
                <w:szCs w:val="24"/>
              </w:rPr>
            </w:pPr>
            <w:r w:rsidRPr="00565220">
              <w:rPr>
                <w:sz w:val="24"/>
                <w:szCs w:val="24"/>
              </w:rPr>
              <w:t>Cấp đổi Bằng “Tổ quốc ghi công”</w:t>
            </w:r>
          </w:p>
        </w:tc>
        <w:tc>
          <w:tcPr>
            <w:tcW w:w="1422" w:type="pct"/>
            <w:vAlign w:val="center"/>
          </w:tcPr>
          <w:p w14:paraId="41121ACA" w14:textId="77777777" w:rsidR="00211B92" w:rsidRPr="00565220" w:rsidRDefault="00211B92" w:rsidP="00D00FCB">
            <w:pPr>
              <w:jc w:val="both"/>
              <w:rPr>
                <w:sz w:val="24"/>
                <w:szCs w:val="24"/>
              </w:rPr>
            </w:pPr>
            <w:r w:rsidRPr="00565220">
              <w:rPr>
                <w:sz w:val="24"/>
                <w:szCs w:val="24"/>
              </w:rPr>
              <w:t xml:space="preserve">80 ngày làm việc kể từ ngày nhận đủ hồ sơ </w:t>
            </w:r>
          </w:p>
          <w:p w14:paraId="6E9A830F" w14:textId="77777777" w:rsidR="00211B92" w:rsidRPr="00565220" w:rsidRDefault="00211B92" w:rsidP="00087A9F">
            <w:pPr>
              <w:pStyle w:val="NormalWeb"/>
              <w:spacing w:before="120" w:beforeAutospacing="0" w:after="120" w:afterAutospacing="0" w:line="234" w:lineRule="atLeast"/>
              <w:jc w:val="both"/>
              <w:rPr>
                <w:i/>
              </w:rPr>
            </w:pPr>
            <w:r w:rsidRPr="00565220">
              <w:rPr>
                <w:bCs/>
                <w:i/>
              </w:rPr>
              <w:t>(Thời gian giải quyết chưa tính thời gian hồ sơ trình Thủ tướng Chính phủ và thời gian gửi cơ quan chức năng đề nghị trưng cầu giám định)</w:t>
            </w:r>
          </w:p>
        </w:tc>
        <w:tc>
          <w:tcPr>
            <w:tcW w:w="742" w:type="pct"/>
            <w:vAlign w:val="center"/>
          </w:tcPr>
          <w:p w14:paraId="38A2C1D2" w14:textId="77777777" w:rsidR="00211B92" w:rsidRPr="00565220" w:rsidRDefault="00211B92" w:rsidP="00844FA5">
            <w:pPr>
              <w:jc w:val="both"/>
              <w:rPr>
                <w:sz w:val="24"/>
                <w:szCs w:val="24"/>
              </w:rPr>
            </w:pPr>
            <w:r w:rsidRPr="00565220">
              <w:rPr>
                <w:sz w:val="24"/>
                <w:szCs w:val="24"/>
                <w:lang w:val="vi-VN"/>
              </w:rPr>
              <w:t xml:space="preserve">- </w:t>
            </w:r>
            <w:r>
              <w:rPr>
                <w:sz w:val="24"/>
                <w:szCs w:val="24"/>
              </w:rPr>
              <w:t>UBND</w:t>
            </w:r>
            <w:r w:rsidRPr="00565220">
              <w:rPr>
                <w:sz w:val="24"/>
                <w:szCs w:val="24"/>
              </w:rPr>
              <w:t xml:space="preserve"> cấp xã; </w:t>
            </w:r>
          </w:p>
          <w:p w14:paraId="56F27A5E" w14:textId="77777777" w:rsidR="00211B92" w:rsidRPr="00565220" w:rsidRDefault="00211B92" w:rsidP="006654C2">
            <w:pPr>
              <w:spacing w:before="120" w:after="120"/>
              <w:jc w:val="both"/>
              <w:rPr>
                <w:sz w:val="24"/>
                <w:szCs w:val="24"/>
              </w:rPr>
            </w:pPr>
            <w:r w:rsidRPr="00565220">
              <w:rPr>
                <w:sz w:val="24"/>
                <w:szCs w:val="24"/>
                <w:lang w:val="vi-VN"/>
              </w:rPr>
              <w:t xml:space="preserve">- </w:t>
            </w:r>
            <w:r w:rsidRPr="00565220">
              <w:rPr>
                <w:sz w:val="24"/>
                <w:szCs w:val="24"/>
              </w:rPr>
              <w:t xml:space="preserve">Sở Nội vụ; </w:t>
            </w:r>
          </w:p>
          <w:p w14:paraId="2F4D4343" w14:textId="77777777" w:rsidR="00211B92" w:rsidRPr="00565220" w:rsidRDefault="00211B92" w:rsidP="006654C2">
            <w:pPr>
              <w:spacing w:before="120" w:after="120"/>
              <w:jc w:val="both"/>
              <w:rPr>
                <w:bCs/>
                <w:sz w:val="24"/>
                <w:szCs w:val="24"/>
              </w:rPr>
            </w:pPr>
            <w:r w:rsidRPr="00565220">
              <w:rPr>
                <w:bCs/>
                <w:sz w:val="24"/>
                <w:szCs w:val="24"/>
                <w:lang w:val="vi-VN"/>
              </w:rPr>
              <w:t xml:space="preserve">- </w:t>
            </w:r>
            <w:r w:rsidRPr="00565220">
              <w:rPr>
                <w:bCs/>
                <w:sz w:val="24"/>
                <w:szCs w:val="24"/>
              </w:rPr>
              <w:t xml:space="preserve">Bộ Nội vụ; </w:t>
            </w:r>
          </w:p>
          <w:p w14:paraId="421A3662" w14:textId="77777777" w:rsidR="00211B92" w:rsidRPr="00C03FDF" w:rsidRDefault="00211B92" w:rsidP="00C03FDF">
            <w:pPr>
              <w:spacing w:before="120" w:after="120"/>
              <w:jc w:val="both"/>
              <w:rPr>
                <w:sz w:val="24"/>
                <w:szCs w:val="24"/>
              </w:rPr>
            </w:pPr>
            <w:r w:rsidRPr="00565220">
              <w:rPr>
                <w:bCs/>
                <w:sz w:val="24"/>
                <w:szCs w:val="24"/>
                <w:lang w:val="vi-VN"/>
              </w:rPr>
              <w:t xml:space="preserve">- </w:t>
            </w:r>
            <w:r w:rsidRPr="00565220">
              <w:rPr>
                <w:bCs/>
                <w:sz w:val="24"/>
                <w:szCs w:val="24"/>
              </w:rPr>
              <w:t xml:space="preserve">Thủ tướng Chính phủ. </w:t>
            </w:r>
          </w:p>
        </w:tc>
        <w:tc>
          <w:tcPr>
            <w:tcW w:w="695" w:type="pct"/>
            <w:vMerge/>
            <w:vAlign w:val="center"/>
          </w:tcPr>
          <w:p w14:paraId="02A52DAA" w14:textId="77777777" w:rsidR="00211B92" w:rsidRPr="00565220" w:rsidRDefault="00211B92" w:rsidP="0072587E">
            <w:pPr>
              <w:jc w:val="both"/>
              <w:rPr>
                <w:sz w:val="24"/>
                <w:szCs w:val="24"/>
              </w:rPr>
            </w:pPr>
          </w:p>
        </w:tc>
        <w:tc>
          <w:tcPr>
            <w:tcW w:w="947" w:type="pct"/>
            <w:vMerge/>
          </w:tcPr>
          <w:p w14:paraId="15D580FE" w14:textId="77777777" w:rsidR="00211B92" w:rsidRPr="00565220" w:rsidRDefault="00211B92" w:rsidP="009A16B8">
            <w:pPr>
              <w:widowControl w:val="0"/>
              <w:tabs>
                <w:tab w:val="left" w:pos="175"/>
              </w:tabs>
              <w:autoSpaceDE w:val="0"/>
              <w:autoSpaceDN w:val="0"/>
              <w:spacing w:before="158" w:after="120"/>
              <w:ind w:left="34" w:right="176"/>
              <w:jc w:val="both"/>
              <w:rPr>
                <w:spacing w:val="-2"/>
                <w:sz w:val="24"/>
                <w:szCs w:val="24"/>
              </w:rPr>
            </w:pPr>
          </w:p>
        </w:tc>
      </w:tr>
      <w:tr w:rsidR="00211B92" w:rsidRPr="00565220" w14:paraId="225AF617" w14:textId="77777777" w:rsidTr="008332A7">
        <w:trPr>
          <w:trHeight w:val="4505"/>
          <w:jc w:val="center"/>
        </w:trPr>
        <w:tc>
          <w:tcPr>
            <w:tcW w:w="195" w:type="pct"/>
            <w:vAlign w:val="center"/>
          </w:tcPr>
          <w:p w14:paraId="4A1860A4" w14:textId="77777777" w:rsidR="00211B92" w:rsidRPr="00565220" w:rsidRDefault="00211B92" w:rsidP="00087A9F">
            <w:pPr>
              <w:jc w:val="center"/>
              <w:rPr>
                <w:sz w:val="24"/>
                <w:szCs w:val="24"/>
                <w:lang w:val="vi-VN"/>
              </w:rPr>
            </w:pPr>
            <w:r w:rsidRPr="00565220">
              <w:rPr>
                <w:sz w:val="24"/>
                <w:szCs w:val="24"/>
                <w:lang w:val="vi-VN"/>
              </w:rPr>
              <w:t>6</w:t>
            </w:r>
          </w:p>
        </w:tc>
        <w:tc>
          <w:tcPr>
            <w:tcW w:w="365" w:type="pct"/>
            <w:vAlign w:val="center"/>
          </w:tcPr>
          <w:p w14:paraId="244044E1" w14:textId="77777777" w:rsidR="00211B92" w:rsidRPr="00565220" w:rsidRDefault="00211B92" w:rsidP="00087A9F">
            <w:pPr>
              <w:rPr>
                <w:b/>
                <w:sz w:val="24"/>
                <w:szCs w:val="24"/>
              </w:rPr>
            </w:pPr>
            <w:r w:rsidRPr="00565220">
              <w:rPr>
                <w:bCs/>
                <w:sz w:val="24"/>
                <w:szCs w:val="24"/>
                <w:lang w:val="vi-VN"/>
              </w:rPr>
              <w:t>1.010788</w:t>
            </w:r>
          </w:p>
        </w:tc>
        <w:tc>
          <w:tcPr>
            <w:tcW w:w="634" w:type="pct"/>
            <w:vAlign w:val="center"/>
          </w:tcPr>
          <w:p w14:paraId="509F2249" w14:textId="77777777" w:rsidR="00211B92" w:rsidRPr="00565220" w:rsidRDefault="00211B92" w:rsidP="009C0BEF">
            <w:pPr>
              <w:jc w:val="both"/>
              <w:rPr>
                <w:b/>
                <w:sz w:val="24"/>
                <w:szCs w:val="24"/>
              </w:rPr>
            </w:pPr>
            <w:r w:rsidRPr="00565220">
              <w:rPr>
                <w:sz w:val="24"/>
                <w:szCs w:val="24"/>
              </w:rPr>
              <w:t>Công nhận và giải quyết chế độ ưu đãi người hoạt động cách mạng</w:t>
            </w:r>
          </w:p>
        </w:tc>
        <w:tc>
          <w:tcPr>
            <w:tcW w:w="1422" w:type="pct"/>
            <w:vAlign w:val="center"/>
          </w:tcPr>
          <w:p w14:paraId="03F32D5B" w14:textId="77777777" w:rsidR="00211B92" w:rsidRPr="00565220" w:rsidRDefault="00211B92" w:rsidP="004B5D2E">
            <w:pPr>
              <w:jc w:val="both"/>
              <w:rPr>
                <w:sz w:val="24"/>
                <w:szCs w:val="24"/>
              </w:rPr>
            </w:pPr>
            <w:r w:rsidRPr="00565220">
              <w:rPr>
                <w:sz w:val="24"/>
                <w:szCs w:val="24"/>
              </w:rPr>
              <w:t>18 ngày làm việc kể từ ngày nhận đủ hồ sơ theo quy định</w:t>
            </w:r>
          </w:p>
        </w:tc>
        <w:tc>
          <w:tcPr>
            <w:tcW w:w="742" w:type="pct"/>
            <w:vAlign w:val="center"/>
          </w:tcPr>
          <w:p w14:paraId="231F9F94" w14:textId="77777777" w:rsidR="00211B92" w:rsidRPr="00C03FDF" w:rsidRDefault="00211B92" w:rsidP="00A1117F">
            <w:pPr>
              <w:jc w:val="both"/>
              <w:rPr>
                <w:sz w:val="24"/>
                <w:szCs w:val="24"/>
              </w:rPr>
            </w:pPr>
            <w:r w:rsidRPr="00565220">
              <w:rPr>
                <w:sz w:val="24"/>
                <w:szCs w:val="24"/>
              </w:rPr>
              <w:t xml:space="preserve">Ban Thường vụ Đảng ủy trực thuộc </w:t>
            </w:r>
            <w:r w:rsidR="00A1117F">
              <w:rPr>
                <w:sz w:val="24"/>
                <w:szCs w:val="24"/>
              </w:rPr>
              <w:t>TW</w:t>
            </w:r>
            <w:r w:rsidRPr="00565220">
              <w:rPr>
                <w:sz w:val="24"/>
                <w:szCs w:val="24"/>
              </w:rPr>
              <w:t xml:space="preserve">, Ban Thường vụ Tỉnh ủy, Thành ủy, Tổng cục Chính trị (đối với người hoạt động cách mạng thuộc quân đội), Ban Thường vụ đảng ủy Công an </w:t>
            </w:r>
            <w:r w:rsidR="00A1117F">
              <w:rPr>
                <w:sz w:val="24"/>
                <w:szCs w:val="24"/>
              </w:rPr>
              <w:t>TW</w:t>
            </w:r>
            <w:r w:rsidRPr="00565220">
              <w:rPr>
                <w:sz w:val="24"/>
                <w:szCs w:val="24"/>
              </w:rPr>
              <w:t xml:space="preserve"> (đối với người hoạt động cách mạng thuộc Công an), cơ quan </w:t>
            </w:r>
            <w:r w:rsidR="00A1117F">
              <w:rPr>
                <w:sz w:val="24"/>
                <w:szCs w:val="24"/>
              </w:rPr>
              <w:t>TW</w:t>
            </w:r>
            <w:r w:rsidRPr="00565220">
              <w:rPr>
                <w:sz w:val="24"/>
                <w:szCs w:val="24"/>
              </w:rPr>
              <w:t xml:space="preserve"> của các đoàn thể, Sở Nội vụ, </w:t>
            </w:r>
            <w:r w:rsidR="00C33762">
              <w:rPr>
                <w:sz w:val="24"/>
                <w:szCs w:val="24"/>
              </w:rPr>
              <w:t>UBND</w:t>
            </w:r>
            <w:r w:rsidRPr="00565220">
              <w:rPr>
                <w:sz w:val="24"/>
                <w:szCs w:val="24"/>
              </w:rPr>
              <w:t xml:space="preserve"> cấp xã.</w:t>
            </w:r>
          </w:p>
        </w:tc>
        <w:tc>
          <w:tcPr>
            <w:tcW w:w="695" w:type="pct"/>
            <w:vMerge/>
            <w:vAlign w:val="center"/>
          </w:tcPr>
          <w:p w14:paraId="0F39A7FE" w14:textId="77777777" w:rsidR="00211B92" w:rsidRPr="00565220" w:rsidRDefault="00211B92" w:rsidP="00844FA5">
            <w:pPr>
              <w:widowControl w:val="0"/>
              <w:tabs>
                <w:tab w:val="left" w:pos="34"/>
                <w:tab w:val="left" w:pos="175"/>
              </w:tabs>
              <w:autoSpaceDE w:val="0"/>
              <w:autoSpaceDN w:val="0"/>
              <w:spacing w:before="158"/>
              <w:ind w:left="34" w:right="176"/>
              <w:jc w:val="both"/>
              <w:rPr>
                <w:sz w:val="24"/>
                <w:szCs w:val="24"/>
              </w:rPr>
            </w:pPr>
          </w:p>
        </w:tc>
        <w:tc>
          <w:tcPr>
            <w:tcW w:w="947" w:type="pct"/>
            <w:vMerge/>
            <w:vAlign w:val="center"/>
          </w:tcPr>
          <w:p w14:paraId="31EE69BB" w14:textId="77777777" w:rsidR="00211B92" w:rsidRPr="00565220" w:rsidRDefault="00211B92" w:rsidP="00D44B67">
            <w:pPr>
              <w:widowControl w:val="0"/>
              <w:tabs>
                <w:tab w:val="left" w:pos="175"/>
              </w:tabs>
              <w:autoSpaceDE w:val="0"/>
              <w:autoSpaceDN w:val="0"/>
              <w:spacing w:before="158" w:after="120"/>
              <w:ind w:left="34" w:right="176"/>
              <w:jc w:val="both"/>
              <w:rPr>
                <w:spacing w:val="-2"/>
                <w:sz w:val="24"/>
                <w:szCs w:val="24"/>
              </w:rPr>
            </w:pPr>
          </w:p>
        </w:tc>
      </w:tr>
      <w:tr w:rsidR="006D02A9" w:rsidRPr="00A10AEA" w14:paraId="62A9BDC4" w14:textId="77777777" w:rsidTr="00693CA2">
        <w:trPr>
          <w:trHeight w:val="9046"/>
          <w:jc w:val="center"/>
        </w:trPr>
        <w:tc>
          <w:tcPr>
            <w:tcW w:w="195" w:type="pct"/>
            <w:vAlign w:val="center"/>
          </w:tcPr>
          <w:p w14:paraId="169F8AF4" w14:textId="77777777" w:rsidR="002C010A" w:rsidRPr="00565220" w:rsidRDefault="002C010A" w:rsidP="00844FA5">
            <w:pPr>
              <w:jc w:val="center"/>
              <w:rPr>
                <w:sz w:val="24"/>
                <w:szCs w:val="24"/>
                <w:lang w:val="vi-VN"/>
              </w:rPr>
            </w:pPr>
            <w:r w:rsidRPr="00565220">
              <w:rPr>
                <w:sz w:val="24"/>
                <w:szCs w:val="24"/>
                <w:lang w:val="vi-VN"/>
              </w:rPr>
              <w:lastRenderedPageBreak/>
              <w:t>7</w:t>
            </w:r>
          </w:p>
        </w:tc>
        <w:tc>
          <w:tcPr>
            <w:tcW w:w="365" w:type="pct"/>
            <w:vAlign w:val="center"/>
          </w:tcPr>
          <w:p w14:paraId="01A267C5" w14:textId="77777777" w:rsidR="002C010A" w:rsidRPr="00565220" w:rsidRDefault="002C010A" w:rsidP="00844FA5">
            <w:pPr>
              <w:rPr>
                <w:bCs/>
                <w:sz w:val="24"/>
                <w:szCs w:val="24"/>
                <w:lang w:val="vi-VN"/>
              </w:rPr>
            </w:pPr>
            <w:r w:rsidRPr="00565220">
              <w:rPr>
                <w:bCs/>
                <w:sz w:val="24"/>
                <w:szCs w:val="24"/>
                <w:lang w:val="vi-VN"/>
              </w:rPr>
              <w:t>1.010774</w:t>
            </w:r>
          </w:p>
        </w:tc>
        <w:tc>
          <w:tcPr>
            <w:tcW w:w="634" w:type="pct"/>
            <w:vAlign w:val="center"/>
          </w:tcPr>
          <w:p w14:paraId="4E739BB9" w14:textId="77777777" w:rsidR="002C010A" w:rsidRPr="00A10AEA" w:rsidRDefault="002C010A" w:rsidP="00AB1008">
            <w:pPr>
              <w:jc w:val="both"/>
              <w:rPr>
                <w:sz w:val="24"/>
                <w:szCs w:val="24"/>
                <w:lang w:val="vi-VN"/>
              </w:rPr>
            </w:pPr>
            <w:r w:rsidRPr="00A10AEA">
              <w:rPr>
                <w:sz w:val="24"/>
                <w:szCs w:val="24"/>
                <w:lang w:val="vi-VN"/>
              </w:rPr>
              <w:t>Cấp Bằng “Tổ quốc ghi công” đối với người hy sinh nhưng chưa được cấp Bằng “Tổ quốc ghi công” mà thân nhân đã được giải</w:t>
            </w:r>
            <w:r w:rsidR="00AB1008" w:rsidRPr="00A10AEA">
              <w:rPr>
                <w:sz w:val="24"/>
                <w:szCs w:val="24"/>
                <w:lang w:val="vi-VN"/>
              </w:rPr>
              <w:t xml:space="preserve"> quyết chế độ ưu đãi từ ngày 31/12/1994 </w:t>
            </w:r>
            <w:r w:rsidRPr="00A10AEA">
              <w:rPr>
                <w:sz w:val="24"/>
                <w:szCs w:val="24"/>
                <w:lang w:val="vi-VN"/>
              </w:rPr>
              <w:t>trở về trước</w:t>
            </w:r>
          </w:p>
        </w:tc>
        <w:tc>
          <w:tcPr>
            <w:tcW w:w="1422" w:type="pct"/>
            <w:vAlign w:val="center"/>
          </w:tcPr>
          <w:p w14:paraId="4429FA06" w14:textId="77777777" w:rsidR="002C010A" w:rsidRPr="00A10AEA" w:rsidRDefault="002C010A" w:rsidP="005B166B">
            <w:pPr>
              <w:spacing w:before="40" w:after="40"/>
              <w:jc w:val="both"/>
              <w:rPr>
                <w:sz w:val="24"/>
                <w:szCs w:val="24"/>
                <w:lang w:val="vi-VN"/>
              </w:rPr>
            </w:pPr>
            <w:r w:rsidRPr="00A10AEA">
              <w:rPr>
                <w:sz w:val="24"/>
                <w:szCs w:val="24"/>
                <w:lang w:val="vi-VN"/>
              </w:rPr>
              <w:t xml:space="preserve">- </w:t>
            </w:r>
            <w:r w:rsidR="00BF38E3" w:rsidRPr="00A10AEA">
              <w:rPr>
                <w:sz w:val="24"/>
                <w:szCs w:val="24"/>
                <w:lang w:val="vi-VN"/>
              </w:rPr>
              <w:t>T</w:t>
            </w:r>
            <w:r w:rsidRPr="00A10AEA">
              <w:rPr>
                <w:sz w:val="24"/>
                <w:szCs w:val="24"/>
                <w:lang w:val="vi-VN"/>
              </w:rPr>
              <w:t>rường hợp quy định tại điểm b khoản 32 tiểu mục V Mục 1.2 Phụ lục I.2 ban hành kèm theo Nghị quyết số 24/2026/NQ-CP ngày 29/4/2026 của Chính phủ: 130 ngày làm việc kể từ ngày nhận đủ hồ sơ;</w:t>
            </w:r>
          </w:p>
          <w:p w14:paraId="19699A1D" w14:textId="77777777" w:rsidR="002C010A" w:rsidRPr="00A10AEA" w:rsidRDefault="00BF38E3" w:rsidP="005B166B">
            <w:pPr>
              <w:spacing w:before="40" w:after="40"/>
              <w:jc w:val="both"/>
              <w:rPr>
                <w:sz w:val="24"/>
                <w:szCs w:val="24"/>
                <w:lang w:val="vi-VN"/>
              </w:rPr>
            </w:pPr>
            <w:r w:rsidRPr="00A10AEA">
              <w:rPr>
                <w:sz w:val="24"/>
                <w:szCs w:val="24"/>
                <w:lang w:val="vi-VN"/>
              </w:rPr>
              <w:t>- T</w:t>
            </w:r>
            <w:r w:rsidR="002C010A" w:rsidRPr="00A10AEA">
              <w:rPr>
                <w:sz w:val="24"/>
                <w:szCs w:val="24"/>
                <w:lang w:val="vi-VN"/>
              </w:rPr>
              <w:t>rường hợp quy định tại điểm c khoản 32 tiểu mục V Mục 1.2 Phụ lục I.2 ban hành kèm theo Nghị quyết số 24/2026/NQ-CP ngày 29/4/2026 của Chính phủ: 80 ngày làm việc kể từ ngày nhận đủ hồ sơ;</w:t>
            </w:r>
          </w:p>
          <w:p w14:paraId="034A0D86" w14:textId="77777777" w:rsidR="002C010A" w:rsidRPr="00A10AEA" w:rsidRDefault="002C010A" w:rsidP="005B166B">
            <w:pPr>
              <w:spacing w:before="40" w:after="40"/>
              <w:jc w:val="both"/>
              <w:rPr>
                <w:sz w:val="24"/>
                <w:szCs w:val="24"/>
                <w:lang w:val="vi-VN"/>
              </w:rPr>
            </w:pPr>
            <w:r w:rsidRPr="00A10AEA">
              <w:rPr>
                <w:sz w:val="24"/>
                <w:szCs w:val="24"/>
                <w:lang w:val="vi-VN"/>
              </w:rPr>
              <w:t xml:space="preserve">- </w:t>
            </w:r>
            <w:r w:rsidR="00BF38E3" w:rsidRPr="00A10AEA">
              <w:rPr>
                <w:sz w:val="24"/>
                <w:szCs w:val="24"/>
                <w:lang w:val="vi-VN"/>
              </w:rPr>
              <w:t>T</w:t>
            </w:r>
            <w:r w:rsidRPr="00A10AEA">
              <w:rPr>
                <w:sz w:val="24"/>
                <w:szCs w:val="24"/>
                <w:lang w:val="vi-VN"/>
              </w:rPr>
              <w:t>rường hợp quy định tại điểm d khoản 32 tiểu mục V Mục 1.2 Phụ lục I.2 ban hành kèm theo Nghị quyết số 24/2026/NQ-CP ngày 29/4/2026 của Chính phủ: 55 ngày làm việc kể từ ngày nhận đủ hồ sơ;</w:t>
            </w:r>
          </w:p>
          <w:p w14:paraId="4AF58FFE" w14:textId="77777777" w:rsidR="002C010A" w:rsidRPr="00A10AEA" w:rsidRDefault="00BF38E3" w:rsidP="005B166B">
            <w:pPr>
              <w:spacing w:before="40" w:after="40"/>
              <w:jc w:val="both"/>
              <w:rPr>
                <w:sz w:val="24"/>
                <w:szCs w:val="24"/>
                <w:lang w:val="vi-VN"/>
              </w:rPr>
            </w:pPr>
            <w:r w:rsidRPr="00A10AEA">
              <w:rPr>
                <w:spacing w:val="-2"/>
                <w:sz w:val="24"/>
                <w:szCs w:val="24"/>
                <w:lang w:val="vi-VN"/>
              </w:rPr>
              <w:t>- T</w:t>
            </w:r>
            <w:r w:rsidR="002C010A" w:rsidRPr="00A10AEA">
              <w:rPr>
                <w:spacing w:val="-2"/>
                <w:sz w:val="24"/>
                <w:szCs w:val="24"/>
                <w:lang w:val="vi-VN"/>
              </w:rPr>
              <w:t>rường hợp quy định tại điểm đ khoản 32</w:t>
            </w:r>
            <w:r w:rsidR="002C010A" w:rsidRPr="00A10AEA">
              <w:rPr>
                <w:sz w:val="24"/>
                <w:szCs w:val="24"/>
                <w:lang w:val="vi-VN"/>
              </w:rPr>
              <w:t xml:space="preserve"> </w:t>
            </w:r>
            <w:r w:rsidR="002C010A" w:rsidRPr="00A10AEA">
              <w:rPr>
                <w:spacing w:val="-2"/>
                <w:sz w:val="24"/>
                <w:szCs w:val="24"/>
                <w:lang w:val="vi-VN"/>
              </w:rPr>
              <w:t>tiểu mục V Mục 1.2 Phụ lục I.2 ban hành kèm theo Nghị quyết số 24/2026/NQ-CP ngày 29/4/2026 của Chính phủ:</w:t>
            </w:r>
          </w:p>
          <w:p w14:paraId="49A1D399" w14:textId="77777777" w:rsidR="002C010A" w:rsidRPr="00A10AEA" w:rsidRDefault="002C010A" w:rsidP="005B166B">
            <w:pPr>
              <w:spacing w:before="40" w:after="40"/>
              <w:jc w:val="both"/>
              <w:rPr>
                <w:spacing w:val="-4"/>
                <w:sz w:val="24"/>
                <w:szCs w:val="24"/>
                <w:lang w:val="vi-VN"/>
              </w:rPr>
            </w:pPr>
            <w:r w:rsidRPr="00A10AEA">
              <w:rPr>
                <w:sz w:val="24"/>
                <w:szCs w:val="24"/>
                <w:lang w:val="vi-VN"/>
              </w:rPr>
              <w:t xml:space="preserve"> </w:t>
            </w:r>
            <w:r w:rsidRPr="00A10AEA">
              <w:rPr>
                <w:spacing w:val="-4"/>
                <w:sz w:val="24"/>
                <w:szCs w:val="24"/>
                <w:lang w:val="vi-VN"/>
              </w:rPr>
              <w:t xml:space="preserve">+ Trường hợp bia ghi danh liệt sĩ do </w:t>
            </w:r>
            <w:r w:rsidR="005157D4" w:rsidRPr="00A10AEA">
              <w:rPr>
                <w:spacing w:val="-4"/>
                <w:sz w:val="24"/>
                <w:szCs w:val="24"/>
                <w:lang w:val="vi-VN"/>
              </w:rPr>
              <w:t xml:space="preserve">UBND </w:t>
            </w:r>
            <w:r w:rsidRPr="00A10AEA">
              <w:rPr>
                <w:spacing w:val="-4"/>
                <w:sz w:val="24"/>
                <w:szCs w:val="24"/>
                <w:lang w:val="vi-VN"/>
              </w:rPr>
              <w:t>cấp xã nơi người đề nghị quản lý: 135 ngày làm việc kể từ ngày nhận đủ hồ sơ;</w:t>
            </w:r>
          </w:p>
          <w:p w14:paraId="603F7AA2" w14:textId="77777777" w:rsidR="002C010A" w:rsidRPr="00A10AEA" w:rsidRDefault="002C010A" w:rsidP="005B166B">
            <w:pPr>
              <w:spacing w:before="40" w:after="40"/>
              <w:jc w:val="both"/>
              <w:rPr>
                <w:sz w:val="24"/>
                <w:szCs w:val="24"/>
                <w:lang w:val="vi-VN"/>
              </w:rPr>
            </w:pPr>
            <w:r w:rsidRPr="00A10AEA">
              <w:rPr>
                <w:sz w:val="24"/>
                <w:szCs w:val="24"/>
                <w:lang w:val="vi-VN"/>
              </w:rPr>
              <w:t xml:space="preserve">  + Trường</w:t>
            </w:r>
            <w:r w:rsidRPr="00A10AEA">
              <w:rPr>
                <w:spacing w:val="40"/>
                <w:sz w:val="24"/>
                <w:szCs w:val="24"/>
                <w:lang w:val="vi-VN"/>
              </w:rPr>
              <w:t xml:space="preserve"> </w:t>
            </w:r>
            <w:r w:rsidRPr="00A10AEA">
              <w:rPr>
                <w:sz w:val="24"/>
                <w:szCs w:val="24"/>
                <w:lang w:val="vi-VN"/>
              </w:rPr>
              <w:t>hợp</w:t>
            </w:r>
            <w:r w:rsidRPr="00A10AEA">
              <w:rPr>
                <w:spacing w:val="40"/>
                <w:sz w:val="24"/>
                <w:szCs w:val="24"/>
                <w:lang w:val="vi-VN"/>
              </w:rPr>
              <w:t xml:space="preserve"> </w:t>
            </w:r>
            <w:r w:rsidRPr="00A10AEA">
              <w:rPr>
                <w:sz w:val="24"/>
                <w:szCs w:val="24"/>
                <w:lang w:val="vi-VN"/>
              </w:rPr>
              <w:t>bia</w:t>
            </w:r>
            <w:r w:rsidRPr="00A10AEA">
              <w:rPr>
                <w:spacing w:val="40"/>
                <w:sz w:val="24"/>
                <w:szCs w:val="24"/>
                <w:lang w:val="vi-VN"/>
              </w:rPr>
              <w:t xml:space="preserve"> </w:t>
            </w:r>
            <w:r w:rsidRPr="00A10AEA">
              <w:rPr>
                <w:sz w:val="24"/>
                <w:szCs w:val="24"/>
                <w:lang w:val="vi-VN"/>
              </w:rPr>
              <w:t>ghi</w:t>
            </w:r>
            <w:r w:rsidRPr="00A10AEA">
              <w:rPr>
                <w:spacing w:val="40"/>
                <w:sz w:val="24"/>
                <w:szCs w:val="24"/>
                <w:lang w:val="vi-VN"/>
              </w:rPr>
              <w:t xml:space="preserve"> </w:t>
            </w:r>
            <w:r w:rsidRPr="00A10AEA">
              <w:rPr>
                <w:sz w:val="24"/>
                <w:szCs w:val="24"/>
                <w:lang w:val="vi-VN"/>
              </w:rPr>
              <w:t>danh</w:t>
            </w:r>
            <w:r w:rsidRPr="00A10AEA">
              <w:rPr>
                <w:spacing w:val="40"/>
                <w:sz w:val="24"/>
                <w:szCs w:val="24"/>
                <w:lang w:val="vi-VN"/>
              </w:rPr>
              <w:t xml:space="preserve"> </w:t>
            </w:r>
            <w:r w:rsidRPr="00A10AEA">
              <w:rPr>
                <w:sz w:val="24"/>
                <w:szCs w:val="24"/>
                <w:lang w:val="vi-VN"/>
              </w:rPr>
              <w:t>liệt</w:t>
            </w:r>
            <w:r w:rsidRPr="00A10AEA">
              <w:rPr>
                <w:spacing w:val="40"/>
                <w:sz w:val="24"/>
                <w:szCs w:val="24"/>
                <w:lang w:val="vi-VN"/>
              </w:rPr>
              <w:t xml:space="preserve"> </w:t>
            </w:r>
            <w:r w:rsidRPr="00A10AEA">
              <w:rPr>
                <w:sz w:val="24"/>
                <w:szCs w:val="24"/>
                <w:lang w:val="vi-VN"/>
              </w:rPr>
              <w:t>sĩ</w:t>
            </w:r>
            <w:r w:rsidRPr="00A10AEA">
              <w:rPr>
                <w:spacing w:val="40"/>
                <w:sz w:val="24"/>
                <w:szCs w:val="24"/>
                <w:lang w:val="vi-VN"/>
              </w:rPr>
              <w:t xml:space="preserve"> </w:t>
            </w:r>
            <w:r w:rsidRPr="00A10AEA">
              <w:rPr>
                <w:sz w:val="24"/>
                <w:szCs w:val="24"/>
                <w:lang w:val="vi-VN"/>
              </w:rPr>
              <w:t>không</w:t>
            </w:r>
            <w:r w:rsidRPr="00A10AEA">
              <w:rPr>
                <w:spacing w:val="40"/>
                <w:sz w:val="24"/>
                <w:szCs w:val="24"/>
                <w:lang w:val="vi-VN"/>
              </w:rPr>
              <w:t xml:space="preserve"> </w:t>
            </w:r>
            <w:r w:rsidRPr="00A10AEA">
              <w:rPr>
                <w:sz w:val="24"/>
                <w:szCs w:val="24"/>
                <w:lang w:val="vi-VN"/>
              </w:rPr>
              <w:t>do</w:t>
            </w:r>
            <w:r w:rsidRPr="00A10AEA">
              <w:rPr>
                <w:spacing w:val="40"/>
                <w:sz w:val="24"/>
                <w:szCs w:val="24"/>
                <w:lang w:val="vi-VN"/>
              </w:rPr>
              <w:t xml:space="preserve"> </w:t>
            </w:r>
            <w:r w:rsidR="005157D4" w:rsidRPr="00A10AEA">
              <w:rPr>
                <w:sz w:val="24"/>
                <w:szCs w:val="24"/>
                <w:lang w:val="vi-VN"/>
              </w:rPr>
              <w:t>UBND</w:t>
            </w:r>
            <w:r w:rsidRPr="00A10AEA">
              <w:rPr>
                <w:spacing w:val="40"/>
                <w:sz w:val="24"/>
                <w:szCs w:val="24"/>
                <w:lang w:val="vi-VN"/>
              </w:rPr>
              <w:t xml:space="preserve"> </w:t>
            </w:r>
            <w:r w:rsidRPr="00A10AEA">
              <w:rPr>
                <w:sz w:val="24"/>
                <w:szCs w:val="24"/>
                <w:lang w:val="vi-VN"/>
              </w:rPr>
              <w:t>cấp</w:t>
            </w:r>
            <w:r w:rsidRPr="00A10AEA">
              <w:rPr>
                <w:spacing w:val="40"/>
                <w:sz w:val="24"/>
                <w:szCs w:val="24"/>
                <w:lang w:val="vi-VN"/>
              </w:rPr>
              <w:t xml:space="preserve"> </w:t>
            </w:r>
            <w:r w:rsidRPr="00A10AEA">
              <w:rPr>
                <w:sz w:val="24"/>
                <w:szCs w:val="24"/>
                <w:lang w:val="vi-VN"/>
              </w:rPr>
              <w:t>xã</w:t>
            </w:r>
            <w:r w:rsidRPr="00A10AEA">
              <w:rPr>
                <w:spacing w:val="40"/>
                <w:sz w:val="24"/>
                <w:szCs w:val="24"/>
                <w:lang w:val="vi-VN"/>
              </w:rPr>
              <w:t xml:space="preserve"> </w:t>
            </w:r>
            <w:r w:rsidRPr="00A10AEA">
              <w:rPr>
                <w:sz w:val="24"/>
                <w:szCs w:val="24"/>
                <w:lang w:val="vi-VN"/>
              </w:rPr>
              <w:t>nơi người đề nghị quản lý: 143 ngày làm việc kể từ ngày nhận đủ hồ sơ.</w:t>
            </w:r>
          </w:p>
          <w:p w14:paraId="7E5081D3" w14:textId="77777777" w:rsidR="002C010A" w:rsidRPr="00A10AEA" w:rsidRDefault="002C010A" w:rsidP="00904B97">
            <w:pPr>
              <w:jc w:val="both"/>
              <w:rPr>
                <w:i/>
                <w:spacing w:val="-2"/>
                <w:sz w:val="24"/>
                <w:szCs w:val="24"/>
                <w:lang w:val="vi-VN"/>
              </w:rPr>
            </w:pPr>
            <w:r w:rsidRPr="00A10AEA">
              <w:rPr>
                <w:i/>
                <w:sz w:val="24"/>
                <w:szCs w:val="24"/>
                <w:lang w:val="vi-VN"/>
              </w:rPr>
              <w:t>(Thời</w:t>
            </w:r>
            <w:r w:rsidRPr="00A10AEA">
              <w:rPr>
                <w:i/>
                <w:spacing w:val="-7"/>
                <w:sz w:val="24"/>
                <w:szCs w:val="24"/>
                <w:lang w:val="vi-VN"/>
              </w:rPr>
              <w:t xml:space="preserve"> </w:t>
            </w:r>
            <w:r w:rsidRPr="00A10AEA">
              <w:rPr>
                <w:i/>
                <w:sz w:val="24"/>
                <w:szCs w:val="24"/>
                <w:lang w:val="vi-VN"/>
              </w:rPr>
              <w:t>gian giải quyết chưa tính thời gian trình Thủ tướng Chính phủ</w:t>
            </w:r>
            <w:r w:rsidRPr="00A10AEA">
              <w:rPr>
                <w:i/>
                <w:spacing w:val="-2"/>
                <w:sz w:val="24"/>
                <w:szCs w:val="24"/>
                <w:lang w:val="vi-VN"/>
              </w:rPr>
              <w:t>).</w:t>
            </w:r>
          </w:p>
        </w:tc>
        <w:tc>
          <w:tcPr>
            <w:tcW w:w="742" w:type="pct"/>
            <w:vAlign w:val="center"/>
          </w:tcPr>
          <w:p w14:paraId="719167D9" w14:textId="77777777" w:rsidR="002C010A" w:rsidRPr="00A10AEA" w:rsidRDefault="002C010A" w:rsidP="00844FA5">
            <w:pPr>
              <w:jc w:val="both"/>
              <w:rPr>
                <w:sz w:val="24"/>
                <w:szCs w:val="24"/>
                <w:lang w:val="vi-VN"/>
              </w:rPr>
            </w:pPr>
            <w:r w:rsidRPr="00A10AEA">
              <w:rPr>
                <w:sz w:val="24"/>
                <w:szCs w:val="24"/>
                <w:lang w:val="vi-VN"/>
              </w:rPr>
              <w:t>Cơ quan, tổ chức, đơn vị có thẩm</w:t>
            </w:r>
            <w:r w:rsidRPr="00A10AEA">
              <w:rPr>
                <w:spacing w:val="-4"/>
                <w:sz w:val="24"/>
                <w:szCs w:val="24"/>
                <w:lang w:val="vi-VN"/>
              </w:rPr>
              <w:t xml:space="preserve"> </w:t>
            </w:r>
            <w:r w:rsidRPr="00A10AEA">
              <w:rPr>
                <w:sz w:val="24"/>
                <w:szCs w:val="24"/>
                <w:lang w:val="vi-VN"/>
              </w:rPr>
              <w:t>quyền cấp giấy chứng nhận hy</w:t>
            </w:r>
            <w:r w:rsidRPr="00A10AEA">
              <w:rPr>
                <w:spacing w:val="-3"/>
                <w:sz w:val="24"/>
                <w:szCs w:val="24"/>
                <w:lang w:val="vi-VN"/>
              </w:rPr>
              <w:t xml:space="preserve"> </w:t>
            </w:r>
            <w:r w:rsidRPr="00A10AEA">
              <w:rPr>
                <w:sz w:val="24"/>
                <w:szCs w:val="24"/>
                <w:lang w:val="vi-VN"/>
              </w:rPr>
              <w:t xml:space="preserve">sinh; </w:t>
            </w:r>
            <w:r w:rsidR="005000FD" w:rsidRPr="00A10AEA">
              <w:rPr>
                <w:sz w:val="24"/>
                <w:szCs w:val="24"/>
                <w:lang w:val="vi-VN"/>
              </w:rPr>
              <w:t>UBND</w:t>
            </w:r>
            <w:r w:rsidRPr="00A10AEA">
              <w:rPr>
                <w:sz w:val="24"/>
                <w:szCs w:val="24"/>
                <w:lang w:val="vi-VN"/>
              </w:rPr>
              <w:t xml:space="preserve"> cấp xã; Sở Nội vụ;</w:t>
            </w:r>
            <w:r w:rsidRPr="00A10AEA">
              <w:rPr>
                <w:spacing w:val="32"/>
                <w:sz w:val="24"/>
                <w:szCs w:val="24"/>
                <w:lang w:val="vi-VN"/>
              </w:rPr>
              <w:t xml:space="preserve"> </w:t>
            </w:r>
            <w:r w:rsidR="005000FD" w:rsidRPr="00A10AEA">
              <w:rPr>
                <w:sz w:val="24"/>
                <w:szCs w:val="24"/>
                <w:lang w:val="vi-VN"/>
              </w:rPr>
              <w:t>UBND</w:t>
            </w:r>
            <w:r w:rsidRPr="00A10AEA">
              <w:rPr>
                <w:spacing w:val="31"/>
                <w:sz w:val="24"/>
                <w:szCs w:val="24"/>
                <w:lang w:val="vi-VN"/>
              </w:rPr>
              <w:t xml:space="preserve"> </w:t>
            </w:r>
            <w:r w:rsidRPr="00A10AEA">
              <w:rPr>
                <w:sz w:val="24"/>
                <w:szCs w:val="24"/>
                <w:lang w:val="vi-VN"/>
              </w:rPr>
              <w:t>cấp</w:t>
            </w:r>
            <w:r w:rsidRPr="00A10AEA">
              <w:rPr>
                <w:spacing w:val="29"/>
                <w:sz w:val="24"/>
                <w:szCs w:val="24"/>
                <w:lang w:val="vi-VN"/>
              </w:rPr>
              <w:t xml:space="preserve"> </w:t>
            </w:r>
            <w:r w:rsidRPr="00A10AEA">
              <w:rPr>
                <w:sz w:val="24"/>
                <w:szCs w:val="24"/>
                <w:lang w:val="vi-VN"/>
              </w:rPr>
              <w:t>tỉnh;</w:t>
            </w:r>
            <w:r w:rsidRPr="00A10AEA">
              <w:rPr>
                <w:spacing w:val="31"/>
                <w:sz w:val="24"/>
                <w:szCs w:val="24"/>
                <w:lang w:val="vi-VN"/>
              </w:rPr>
              <w:t xml:space="preserve"> </w:t>
            </w:r>
            <w:r w:rsidRPr="00A10AEA">
              <w:rPr>
                <w:sz w:val="24"/>
                <w:szCs w:val="24"/>
                <w:lang w:val="vi-VN"/>
              </w:rPr>
              <w:t>Bộ</w:t>
            </w:r>
            <w:r w:rsidRPr="00A10AEA">
              <w:rPr>
                <w:spacing w:val="32"/>
                <w:sz w:val="24"/>
                <w:szCs w:val="24"/>
                <w:lang w:val="vi-VN"/>
              </w:rPr>
              <w:t xml:space="preserve"> </w:t>
            </w:r>
            <w:r w:rsidRPr="00A10AEA">
              <w:rPr>
                <w:sz w:val="24"/>
                <w:szCs w:val="24"/>
                <w:lang w:val="vi-VN"/>
              </w:rPr>
              <w:t>Nội vụ; Thủ tướng Chính phủ.</w:t>
            </w:r>
          </w:p>
          <w:p w14:paraId="7249D4C2" w14:textId="77777777" w:rsidR="002C010A" w:rsidRPr="00A10AEA" w:rsidRDefault="002C010A" w:rsidP="00844FA5">
            <w:pPr>
              <w:pStyle w:val="NormalWeb"/>
              <w:spacing w:before="120" w:beforeAutospacing="0" w:after="120" w:afterAutospacing="0" w:line="234" w:lineRule="atLeast"/>
              <w:jc w:val="both"/>
              <w:rPr>
                <w:lang w:val="vi-VN"/>
              </w:rPr>
            </w:pPr>
          </w:p>
        </w:tc>
        <w:tc>
          <w:tcPr>
            <w:tcW w:w="695" w:type="pct"/>
            <w:vAlign w:val="center"/>
          </w:tcPr>
          <w:p w14:paraId="15740A18" w14:textId="77777777" w:rsidR="00121149" w:rsidRPr="00565220" w:rsidRDefault="00121149" w:rsidP="00121149">
            <w:pPr>
              <w:pStyle w:val="NormalWeb"/>
              <w:spacing w:before="80" w:beforeAutospacing="0" w:after="80" w:afterAutospacing="0"/>
              <w:jc w:val="both"/>
              <w:rPr>
                <w:lang w:val="vi-VN"/>
              </w:rPr>
            </w:pPr>
            <w:r w:rsidRPr="00565220">
              <w:rPr>
                <w:lang w:val="vi-VN"/>
              </w:rPr>
              <w:t>- Tiếp nhận hồ sơ và trả kết quả trực tiếp;</w:t>
            </w:r>
          </w:p>
          <w:p w14:paraId="1FB3F8B0" w14:textId="77777777" w:rsidR="00121149" w:rsidRPr="00565220" w:rsidRDefault="00121149" w:rsidP="00121149">
            <w:pPr>
              <w:pStyle w:val="NormalWeb"/>
              <w:spacing w:before="80" w:beforeAutospacing="0" w:after="80" w:afterAutospacing="0"/>
              <w:jc w:val="both"/>
              <w:rPr>
                <w:lang w:val="vi-VN"/>
              </w:rPr>
            </w:pPr>
            <w:r w:rsidRPr="00565220">
              <w:rPr>
                <w:lang w:val="vi-VN"/>
              </w:rPr>
              <w:t>- Tiếp nhận hồ sơ và trả kết quả qua bưu chính công ích;</w:t>
            </w:r>
          </w:p>
          <w:p w14:paraId="565833BB" w14:textId="77777777" w:rsidR="002C010A" w:rsidRPr="00A10AEA" w:rsidRDefault="00121149" w:rsidP="00121149">
            <w:pPr>
              <w:widowControl w:val="0"/>
              <w:tabs>
                <w:tab w:val="left" w:pos="34"/>
                <w:tab w:val="left" w:pos="175"/>
              </w:tabs>
              <w:autoSpaceDE w:val="0"/>
              <w:autoSpaceDN w:val="0"/>
              <w:spacing w:before="158"/>
              <w:ind w:left="34" w:right="176"/>
              <w:jc w:val="both"/>
              <w:rPr>
                <w:sz w:val="24"/>
                <w:szCs w:val="24"/>
                <w:lang w:val="vi-VN"/>
              </w:rPr>
            </w:pPr>
            <w:r w:rsidRPr="00565220">
              <w:rPr>
                <w:sz w:val="24"/>
                <w:szCs w:val="24"/>
                <w:lang w:val="vi-VN"/>
              </w:rPr>
              <w:t>- Tiếp nhận hồ sơ trực tuyến.</w:t>
            </w:r>
          </w:p>
        </w:tc>
        <w:tc>
          <w:tcPr>
            <w:tcW w:w="947" w:type="pct"/>
            <w:vAlign w:val="center"/>
          </w:tcPr>
          <w:p w14:paraId="10C564D4" w14:textId="77777777" w:rsidR="00121149" w:rsidRPr="00A10AEA" w:rsidRDefault="00121149" w:rsidP="00121149">
            <w:pPr>
              <w:spacing w:before="120" w:after="120"/>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7FB9CEF6" w14:textId="77777777" w:rsidR="00121149" w:rsidRPr="00A10AEA" w:rsidRDefault="00121149" w:rsidP="00121149">
            <w:pPr>
              <w:spacing w:before="120" w:after="120"/>
              <w:jc w:val="both"/>
              <w:rPr>
                <w:sz w:val="24"/>
                <w:szCs w:val="24"/>
                <w:lang w:val="vi-VN"/>
              </w:rPr>
            </w:pPr>
            <w:r w:rsidRPr="00A10AEA">
              <w:rPr>
                <w:sz w:val="24"/>
                <w:szCs w:val="24"/>
                <w:lang w:val="vi-VN"/>
              </w:rPr>
              <w:t>- Nghị quyết số 190/2025/QH15;</w:t>
            </w:r>
          </w:p>
          <w:p w14:paraId="1645AB2E" w14:textId="77777777" w:rsidR="00121149" w:rsidRPr="00A10AEA" w:rsidRDefault="00121149" w:rsidP="00121149">
            <w:pPr>
              <w:spacing w:before="120" w:after="120"/>
              <w:jc w:val="both"/>
              <w:rPr>
                <w:sz w:val="24"/>
                <w:szCs w:val="24"/>
                <w:lang w:val="vi-VN"/>
              </w:rPr>
            </w:pPr>
            <w:r w:rsidRPr="00A10AEA">
              <w:rPr>
                <w:sz w:val="24"/>
                <w:szCs w:val="24"/>
                <w:lang w:val="vi-VN"/>
              </w:rPr>
              <w:t>- Nghị định số 131/2021/NĐ-CP ngày 30/12/2021 của Chính phủ;</w:t>
            </w:r>
          </w:p>
          <w:p w14:paraId="09C4C846" w14:textId="77777777" w:rsidR="00121149" w:rsidRPr="00A10AEA" w:rsidRDefault="00121149" w:rsidP="00121149">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 ;</w:t>
            </w:r>
          </w:p>
          <w:p w14:paraId="5D43E09F" w14:textId="77777777" w:rsidR="00121149" w:rsidRPr="00A10AEA" w:rsidRDefault="00121149" w:rsidP="00121149">
            <w:pPr>
              <w:spacing w:before="120" w:after="120"/>
              <w:jc w:val="both"/>
              <w:rPr>
                <w:sz w:val="24"/>
                <w:szCs w:val="24"/>
                <w:lang w:val="vi-VN"/>
              </w:rPr>
            </w:pPr>
            <w:r w:rsidRPr="00A10AEA">
              <w:rPr>
                <w:sz w:val="24"/>
                <w:szCs w:val="24"/>
                <w:lang w:val="vi-VN"/>
              </w:rPr>
              <w:t>- Nghị định số 129/2025/NĐ-CP ngày 11/6/2025 của Chính phủ;</w:t>
            </w:r>
          </w:p>
          <w:p w14:paraId="100D20A3" w14:textId="77777777" w:rsidR="002C010A" w:rsidRPr="00A10AEA" w:rsidRDefault="00121149" w:rsidP="00121149">
            <w:pPr>
              <w:widowControl w:val="0"/>
              <w:tabs>
                <w:tab w:val="left" w:pos="175"/>
              </w:tabs>
              <w:autoSpaceDE w:val="0"/>
              <w:autoSpaceDN w:val="0"/>
              <w:spacing w:before="158"/>
              <w:ind w:left="34" w:right="176"/>
              <w:jc w:val="both"/>
              <w:rPr>
                <w:spacing w:val="-2"/>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2C010A" w:rsidRPr="00565220" w14:paraId="7F4B0F25" w14:textId="77777777" w:rsidTr="008E7955">
        <w:trPr>
          <w:trHeight w:val="541"/>
          <w:jc w:val="center"/>
        </w:trPr>
        <w:tc>
          <w:tcPr>
            <w:tcW w:w="195" w:type="pct"/>
            <w:vAlign w:val="center"/>
          </w:tcPr>
          <w:p w14:paraId="24E1FD05" w14:textId="77777777" w:rsidR="002C010A" w:rsidRPr="002C010A" w:rsidRDefault="002C010A" w:rsidP="00844FA5">
            <w:pPr>
              <w:jc w:val="center"/>
              <w:rPr>
                <w:b/>
                <w:sz w:val="24"/>
                <w:szCs w:val="24"/>
              </w:rPr>
            </w:pPr>
            <w:r w:rsidRPr="002C010A">
              <w:rPr>
                <w:b/>
                <w:sz w:val="24"/>
                <w:szCs w:val="24"/>
              </w:rPr>
              <w:lastRenderedPageBreak/>
              <w:t>B</w:t>
            </w:r>
          </w:p>
        </w:tc>
        <w:tc>
          <w:tcPr>
            <w:tcW w:w="4805" w:type="pct"/>
            <w:gridSpan w:val="6"/>
            <w:vAlign w:val="center"/>
          </w:tcPr>
          <w:p w14:paraId="0CB4631D" w14:textId="77777777" w:rsidR="002C010A" w:rsidRPr="002C010A" w:rsidRDefault="002C010A" w:rsidP="00844FA5">
            <w:pPr>
              <w:jc w:val="both"/>
              <w:rPr>
                <w:sz w:val="24"/>
                <w:szCs w:val="24"/>
              </w:rPr>
            </w:pPr>
            <w:r w:rsidRPr="00565220">
              <w:rPr>
                <w:b/>
                <w:sz w:val="24"/>
                <w:szCs w:val="24"/>
              </w:rPr>
              <w:t>THỦ TỤC HÀNH CHÍNH LIÊN THÔNG (TỈNH - TRUNG ƯƠNG)</w:t>
            </w:r>
            <w:r w:rsidRPr="00565220">
              <w:rPr>
                <w:b/>
                <w:sz w:val="24"/>
                <w:szCs w:val="24"/>
                <w:lang w:val="vi-VN"/>
              </w:rPr>
              <w:t>: 01 TTH</w:t>
            </w:r>
            <w:r>
              <w:rPr>
                <w:b/>
                <w:sz w:val="24"/>
                <w:szCs w:val="24"/>
              </w:rPr>
              <w:t>C</w:t>
            </w:r>
          </w:p>
        </w:tc>
      </w:tr>
      <w:tr w:rsidR="006D02A9" w:rsidRPr="00A10AEA" w14:paraId="66BA3AC7" w14:textId="77777777" w:rsidTr="008E7955">
        <w:trPr>
          <w:trHeight w:val="8344"/>
          <w:jc w:val="center"/>
        </w:trPr>
        <w:tc>
          <w:tcPr>
            <w:tcW w:w="195" w:type="pct"/>
            <w:vAlign w:val="center"/>
          </w:tcPr>
          <w:p w14:paraId="7D9106CF" w14:textId="77777777" w:rsidR="002C010A" w:rsidRPr="00565220" w:rsidRDefault="002C010A" w:rsidP="00904B97">
            <w:pPr>
              <w:jc w:val="center"/>
              <w:rPr>
                <w:sz w:val="24"/>
                <w:szCs w:val="24"/>
                <w:lang w:val="vi-VN"/>
              </w:rPr>
            </w:pPr>
            <w:r w:rsidRPr="00565220">
              <w:rPr>
                <w:sz w:val="24"/>
                <w:szCs w:val="24"/>
                <w:lang w:val="vi-VN"/>
              </w:rPr>
              <w:t>1</w:t>
            </w:r>
          </w:p>
        </w:tc>
        <w:tc>
          <w:tcPr>
            <w:tcW w:w="365" w:type="pct"/>
            <w:vAlign w:val="center"/>
          </w:tcPr>
          <w:p w14:paraId="3FBF2384" w14:textId="77777777" w:rsidR="002C010A" w:rsidRPr="00565220" w:rsidRDefault="002C010A" w:rsidP="00904B97">
            <w:pPr>
              <w:rPr>
                <w:bCs/>
                <w:sz w:val="24"/>
                <w:szCs w:val="24"/>
                <w:lang w:val="vi-VN"/>
              </w:rPr>
            </w:pPr>
            <w:r w:rsidRPr="00565220">
              <w:rPr>
                <w:sz w:val="24"/>
                <w:szCs w:val="24"/>
              </w:rPr>
              <w:t>1.010775</w:t>
            </w:r>
          </w:p>
        </w:tc>
        <w:tc>
          <w:tcPr>
            <w:tcW w:w="634" w:type="pct"/>
            <w:vAlign w:val="center"/>
          </w:tcPr>
          <w:p w14:paraId="22C26395" w14:textId="77777777" w:rsidR="002C010A" w:rsidRPr="00565220" w:rsidRDefault="002C010A" w:rsidP="00904B97">
            <w:pPr>
              <w:jc w:val="both"/>
              <w:rPr>
                <w:sz w:val="24"/>
                <w:szCs w:val="24"/>
                <w:lang w:val="vi-VN"/>
              </w:rPr>
            </w:pPr>
            <w:r w:rsidRPr="00565220">
              <w:rPr>
                <w:sz w:val="24"/>
                <w:szCs w:val="24"/>
                <w:lang w:val="vi-VN"/>
              </w:rPr>
              <w:t>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p w14:paraId="167322CC" w14:textId="77777777" w:rsidR="002C010A" w:rsidRPr="00A10AEA" w:rsidRDefault="002C010A" w:rsidP="00904B97">
            <w:pPr>
              <w:jc w:val="both"/>
              <w:rPr>
                <w:sz w:val="24"/>
                <w:szCs w:val="24"/>
                <w:lang w:val="vi-VN"/>
              </w:rPr>
            </w:pPr>
          </w:p>
        </w:tc>
        <w:tc>
          <w:tcPr>
            <w:tcW w:w="1422" w:type="pct"/>
            <w:vAlign w:val="center"/>
          </w:tcPr>
          <w:p w14:paraId="5A0AB384" w14:textId="77777777" w:rsidR="002C010A" w:rsidRPr="00A10AEA" w:rsidRDefault="002C010A" w:rsidP="00802E07">
            <w:pPr>
              <w:jc w:val="both"/>
              <w:rPr>
                <w:sz w:val="24"/>
                <w:szCs w:val="24"/>
                <w:lang w:val="vi-VN"/>
              </w:rPr>
            </w:pPr>
            <w:r w:rsidRPr="00A10AEA">
              <w:rPr>
                <w:sz w:val="24"/>
                <w:szCs w:val="24"/>
                <w:lang w:val="vi-VN"/>
              </w:rPr>
              <w:t>27 ngày làm việc kể từ ngày nhận đủ hồ sơ</w:t>
            </w:r>
          </w:p>
          <w:p w14:paraId="6795ACC3" w14:textId="77777777" w:rsidR="002C010A" w:rsidRPr="00A10AEA" w:rsidRDefault="008E7955" w:rsidP="00802E07">
            <w:pPr>
              <w:jc w:val="both"/>
              <w:rPr>
                <w:i/>
                <w:sz w:val="24"/>
                <w:szCs w:val="24"/>
                <w:lang w:val="vi-VN"/>
              </w:rPr>
            </w:pPr>
            <w:r w:rsidRPr="00A10AEA">
              <w:rPr>
                <w:i/>
                <w:sz w:val="24"/>
                <w:szCs w:val="24"/>
                <w:lang w:val="vi-VN"/>
              </w:rPr>
              <w:t>(T</w:t>
            </w:r>
            <w:r w:rsidR="002C010A" w:rsidRPr="00A10AEA">
              <w:rPr>
                <w:i/>
                <w:sz w:val="24"/>
                <w:szCs w:val="24"/>
                <w:lang w:val="vi-VN"/>
              </w:rPr>
              <w:t xml:space="preserve">hời gian giải quyết chưa tính thời gian trình Thủ tướng Chính phủ) </w:t>
            </w:r>
          </w:p>
          <w:p w14:paraId="74119E90" w14:textId="77777777" w:rsidR="002C010A" w:rsidRPr="00A10AEA" w:rsidRDefault="002C010A" w:rsidP="00904B97">
            <w:pPr>
              <w:jc w:val="both"/>
              <w:rPr>
                <w:sz w:val="24"/>
                <w:szCs w:val="24"/>
                <w:lang w:val="vi-VN"/>
              </w:rPr>
            </w:pPr>
          </w:p>
        </w:tc>
        <w:tc>
          <w:tcPr>
            <w:tcW w:w="742" w:type="pct"/>
            <w:vAlign w:val="center"/>
          </w:tcPr>
          <w:p w14:paraId="62FCDF77" w14:textId="77777777" w:rsidR="002C010A" w:rsidRPr="00A10AEA" w:rsidRDefault="002C010A" w:rsidP="00D44B67">
            <w:pPr>
              <w:widowControl w:val="0"/>
              <w:tabs>
                <w:tab w:val="left" w:pos="1021"/>
              </w:tabs>
              <w:autoSpaceDE w:val="0"/>
              <w:autoSpaceDN w:val="0"/>
              <w:spacing w:before="120" w:after="120" w:line="269" w:lineRule="auto"/>
              <w:jc w:val="both"/>
              <w:outlineLvl w:val="0"/>
              <w:rPr>
                <w:bCs/>
                <w:sz w:val="24"/>
                <w:szCs w:val="24"/>
                <w:lang w:val="vi-VN"/>
              </w:rPr>
            </w:pPr>
            <w:r w:rsidRPr="00A10AEA">
              <w:rPr>
                <w:bCs/>
                <w:sz w:val="24"/>
                <w:szCs w:val="24"/>
                <w:lang w:val="vi-VN"/>
              </w:rPr>
              <w:t xml:space="preserve">Sở Nội vụ; </w:t>
            </w:r>
            <w:r w:rsidR="008E7955" w:rsidRPr="00A10AEA">
              <w:rPr>
                <w:bCs/>
                <w:sz w:val="24"/>
                <w:szCs w:val="24"/>
                <w:lang w:val="vi-VN"/>
              </w:rPr>
              <w:t>UBND</w:t>
            </w:r>
            <w:r w:rsidRPr="00A10AEA">
              <w:rPr>
                <w:bCs/>
                <w:sz w:val="24"/>
                <w:szCs w:val="24"/>
                <w:lang w:val="vi-VN"/>
              </w:rPr>
              <w:t xml:space="preserve"> cấp tỉnh; Bộ Nội vụ; Thủ tướng Chính phủ. </w:t>
            </w:r>
          </w:p>
          <w:p w14:paraId="1A15BA77" w14:textId="77777777" w:rsidR="002C010A" w:rsidRPr="00A10AEA" w:rsidRDefault="002C010A" w:rsidP="00904B97">
            <w:pPr>
              <w:jc w:val="both"/>
              <w:rPr>
                <w:sz w:val="24"/>
                <w:szCs w:val="24"/>
                <w:lang w:val="vi-VN"/>
              </w:rPr>
            </w:pPr>
          </w:p>
        </w:tc>
        <w:tc>
          <w:tcPr>
            <w:tcW w:w="695" w:type="pct"/>
            <w:vAlign w:val="center"/>
          </w:tcPr>
          <w:p w14:paraId="4E9F1FBA" w14:textId="77777777" w:rsidR="008E7955" w:rsidRPr="00565220" w:rsidRDefault="008E7955" w:rsidP="008E7955">
            <w:pPr>
              <w:pStyle w:val="NormalWeb"/>
              <w:spacing w:before="80" w:beforeAutospacing="0" w:after="80" w:afterAutospacing="0"/>
              <w:jc w:val="both"/>
              <w:rPr>
                <w:lang w:val="vi-VN"/>
              </w:rPr>
            </w:pPr>
            <w:r w:rsidRPr="00565220">
              <w:rPr>
                <w:lang w:val="vi-VN"/>
              </w:rPr>
              <w:t>- Tiếp nhận hồ sơ và trả kết quả trực tiếp;</w:t>
            </w:r>
          </w:p>
          <w:p w14:paraId="4990FAC3" w14:textId="77777777" w:rsidR="008E7955" w:rsidRPr="00565220" w:rsidRDefault="008E7955" w:rsidP="008E7955">
            <w:pPr>
              <w:pStyle w:val="NormalWeb"/>
              <w:spacing w:before="80" w:beforeAutospacing="0" w:after="80" w:afterAutospacing="0"/>
              <w:jc w:val="both"/>
              <w:rPr>
                <w:lang w:val="vi-VN"/>
              </w:rPr>
            </w:pPr>
            <w:r w:rsidRPr="00565220">
              <w:rPr>
                <w:lang w:val="vi-VN"/>
              </w:rPr>
              <w:t>- Tiếp nhận hồ sơ và trả kết quả qua bưu chính công ích;</w:t>
            </w:r>
          </w:p>
          <w:p w14:paraId="59F0DCA9" w14:textId="77777777" w:rsidR="002C010A" w:rsidRPr="00A10AEA" w:rsidRDefault="008E7955" w:rsidP="008E7955">
            <w:pPr>
              <w:widowControl w:val="0"/>
              <w:tabs>
                <w:tab w:val="left" w:pos="34"/>
                <w:tab w:val="left" w:pos="175"/>
              </w:tabs>
              <w:autoSpaceDE w:val="0"/>
              <w:autoSpaceDN w:val="0"/>
              <w:spacing w:before="158"/>
              <w:ind w:left="34" w:right="176"/>
              <w:jc w:val="both"/>
              <w:rPr>
                <w:sz w:val="24"/>
                <w:szCs w:val="24"/>
                <w:lang w:val="vi-VN"/>
              </w:rPr>
            </w:pPr>
            <w:r w:rsidRPr="00565220">
              <w:rPr>
                <w:sz w:val="24"/>
                <w:szCs w:val="24"/>
                <w:lang w:val="vi-VN"/>
              </w:rPr>
              <w:t>- Tiếp nhận hồ sơ trực tuyến.</w:t>
            </w:r>
          </w:p>
        </w:tc>
        <w:tc>
          <w:tcPr>
            <w:tcW w:w="947" w:type="pct"/>
            <w:vAlign w:val="center"/>
          </w:tcPr>
          <w:p w14:paraId="084E26B9" w14:textId="77777777" w:rsidR="00C15150" w:rsidRPr="00A10AEA" w:rsidRDefault="00C15150" w:rsidP="008E7955">
            <w:pPr>
              <w:spacing w:before="120" w:after="120"/>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39304D31" w14:textId="77777777" w:rsidR="00C15150" w:rsidRPr="00A10AEA" w:rsidRDefault="00C15150" w:rsidP="008E7955">
            <w:pPr>
              <w:spacing w:before="120" w:after="120"/>
              <w:jc w:val="both"/>
              <w:rPr>
                <w:sz w:val="24"/>
                <w:szCs w:val="24"/>
                <w:lang w:val="vi-VN"/>
              </w:rPr>
            </w:pPr>
            <w:r w:rsidRPr="00A10AEA">
              <w:rPr>
                <w:sz w:val="24"/>
                <w:szCs w:val="24"/>
                <w:lang w:val="vi-VN"/>
              </w:rPr>
              <w:t>- Nghị quyết số 190/2025/QH15;</w:t>
            </w:r>
          </w:p>
          <w:p w14:paraId="0D0E1D4E" w14:textId="77777777" w:rsidR="00C15150" w:rsidRPr="00A10AEA" w:rsidRDefault="00C15150" w:rsidP="008E7955">
            <w:pPr>
              <w:spacing w:before="120" w:after="120"/>
              <w:jc w:val="both"/>
              <w:rPr>
                <w:sz w:val="24"/>
                <w:szCs w:val="24"/>
                <w:lang w:val="vi-VN"/>
              </w:rPr>
            </w:pPr>
            <w:r w:rsidRPr="00A10AEA">
              <w:rPr>
                <w:sz w:val="24"/>
                <w:szCs w:val="24"/>
                <w:lang w:val="vi-VN"/>
              </w:rPr>
              <w:t>- Nghị định số 131/2021/NĐ-CP ngày 30/12/2021 của Chính phủ;</w:t>
            </w:r>
          </w:p>
          <w:p w14:paraId="7186FE44" w14:textId="77777777" w:rsidR="00C15150" w:rsidRPr="00A10AEA" w:rsidRDefault="00C15150" w:rsidP="008E7955">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 ;</w:t>
            </w:r>
          </w:p>
          <w:p w14:paraId="62D57B1A" w14:textId="77777777" w:rsidR="00C15150" w:rsidRPr="00A10AEA" w:rsidRDefault="00C15150" w:rsidP="008E7955">
            <w:pPr>
              <w:spacing w:before="120" w:after="120"/>
              <w:jc w:val="both"/>
              <w:rPr>
                <w:sz w:val="24"/>
                <w:szCs w:val="24"/>
                <w:lang w:val="vi-VN"/>
              </w:rPr>
            </w:pPr>
            <w:r w:rsidRPr="00A10AEA">
              <w:rPr>
                <w:sz w:val="24"/>
                <w:szCs w:val="24"/>
                <w:lang w:val="vi-VN"/>
              </w:rPr>
              <w:t>- Nghị định số 129/2025/NĐ-CP ngày 11/6/2025 của Chính phủ;</w:t>
            </w:r>
          </w:p>
          <w:p w14:paraId="32E06CC9" w14:textId="77777777" w:rsidR="002C010A" w:rsidRPr="00A10AEA" w:rsidRDefault="00C15150" w:rsidP="008E7955">
            <w:pPr>
              <w:widowControl w:val="0"/>
              <w:tabs>
                <w:tab w:val="left" w:pos="175"/>
              </w:tabs>
              <w:autoSpaceDE w:val="0"/>
              <w:autoSpaceDN w:val="0"/>
              <w:spacing w:before="158" w:after="120"/>
              <w:ind w:left="34" w:right="176"/>
              <w:jc w:val="both"/>
              <w:rPr>
                <w:spacing w:val="-2"/>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5D32B1" w:rsidRPr="00565220" w14:paraId="36FCE3EB" w14:textId="77777777" w:rsidTr="008E7955">
        <w:trPr>
          <w:trHeight w:val="371"/>
          <w:jc w:val="center"/>
        </w:trPr>
        <w:tc>
          <w:tcPr>
            <w:tcW w:w="195" w:type="pct"/>
            <w:vAlign w:val="center"/>
          </w:tcPr>
          <w:p w14:paraId="116DC361" w14:textId="77777777" w:rsidR="005D32B1" w:rsidRPr="005D32B1" w:rsidRDefault="005D32B1" w:rsidP="00904B97">
            <w:pPr>
              <w:jc w:val="center"/>
              <w:rPr>
                <w:b/>
                <w:sz w:val="24"/>
                <w:szCs w:val="24"/>
              </w:rPr>
            </w:pPr>
            <w:r w:rsidRPr="005D32B1">
              <w:rPr>
                <w:b/>
                <w:sz w:val="24"/>
                <w:szCs w:val="24"/>
              </w:rPr>
              <w:lastRenderedPageBreak/>
              <w:t>C</w:t>
            </w:r>
          </w:p>
        </w:tc>
        <w:tc>
          <w:tcPr>
            <w:tcW w:w="4805" w:type="pct"/>
            <w:gridSpan w:val="6"/>
            <w:vAlign w:val="center"/>
          </w:tcPr>
          <w:p w14:paraId="3AED26F9" w14:textId="77777777" w:rsidR="005D32B1" w:rsidRPr="00474B9E" w:rsidRDefault="005D32B1" w:rsidP="00904B97">
            <w:pPr>
              <w:jc w:val="both"/>
              <w:rPr>
                <w:sz w:val="24"/>
                <w:szCs w:val="24"/>
              </w:rPr>
            </w:pPr>
            <w:r w:rsidRPr="00565220">
              <w:rPr>
                <w:b/>
                <w:sz w:val="24"/>
                <w:szCs w:val="24"/>
              </w:rPr>
              <w:t>THỦ TỤC HÀNH CHÍNH LIÊN THÔNG (XÃ - TỈNH)</w:t>
            </w:r>
            <w:r w:rsidRPr="00565220">
              <w:rPr>
                <w:b/>
                <w:sz w:val="24"/>
                <w:szCs w:val="24"/>
                <w:lang w:val="vi-VN"/>
              </w:rPr>
              <w:t>: 15 TTH</w:t>
            </w:r>
            <w:r w:rsidR="00474B9E">
              <w:rPr>
                <w:b/>
                <w:sz w:val="24"/>
                <w:szCs w:val="24"/>
              </w:rPr>
              <w:t>C</w:t>
            </w:r>
          </w:p>
        </w:tc>
      </w:tr>
      <w:tr w:rsidR="00BE0344" w:rsidRPr="00A10AEA" w14:paraId="085DEAF7" w14:textId="77777777" w:rsidTr="00484FD6">
        <w:trPr>
          <w:trHeight w:val="1722"/>
          <w:jc w:val="center"/>
        </w:trPr>
        <w:tc>
          <w:tcPr>
            <w:tcW w:w="195" w:type="pct"/>
            <w:vAlign w:val="center"/>
          </w:tcPr>
          <w:p w14:paraId="1EC07076" w14:textId="77777777" w:rsidR="00BE0344" w:rsidRPr="00565220" w:rsidRDefault="00BE0344" w:rsidP="00D00FCB">
            <w:pPr>
              <w:jc w:val="center"/>
              <w:rPr>
                <w:sz w:val="24"/>
                <w:szCs w:val="24"/>
              </w:rPr>
            </w:pPr>
            <w:r w:rsidRPr="00565220">
              <w:rPr>
                <w:sz w:val="24"/>
                <w:szCs w:val="24"/>
              </w:rPr>
              <w:t>1</w:t>
            </w:r>
          </w:p>
        </w:tc>
        <w:tc>
          <w:tcPr>
            <w:tcW w:w="365" w:type="pct"/>
            <w:vAlign w:val="center"/>
          </w:tcPr>
          <w:p w14:paraId="57A71A49" w14:textId="77777777" w:rsidR="00BE0344" w:rsidRPr="00565220" w:rsidRDefault="00BE0344" w:rsidP="007E689A">
            <w:pPr>
              <w:jc w:val="both"/>
              <w:rPr>
                <w:bCs/>
                <w:sz w:val="24"/>
                <w:szCs w:val="24"/>
                <w:lang w:val="vi-VN"/>
              </w:rPr>
            </w:pPr>
            <w:r w:rsidRPr="00565220">
              <w:rPr>
                <w:sz w:val="24"/>
                <w:szCs w:val="24"/>
              </w:rPr>
              <w:t>1.010815</w:t>
            </w:r>
          </w:p>
        </w:tc>
        <w:tc>
          <w:tcPr>
            <w:tcW w:w="634" w:type="pct"/>
            <w:vAlign w:val="center"/>
          </w:tcPr>
          <w:p w14:paraId="40A83DEF" w14:textId="77777777" w:rsidR="00BE0344" w:rsidRPr="00A10AEA" w:rsidRDefault="00BE0344" w:rsidP="007E689A">
            <w:pPr>
              <w:jc w:val="both"/>
              <w:rPr>
                <w:sz w:val="24"/>
                <w:szCs w:val="24"/>
                <w:lang w:val="vi-VN"/>
              </w:rPr>
            </w:pPr>
            <w:r w:rsidRPr="00565220">
              <w:rPr>
                <w:sz w:val="24"/>
                <w:szCs w:val="24"/>
                <w:lang w:val="vi-VN"/>
              </w:rPr>
              <w:t>Công nhận và giải quyết chế độ ưu đãi người hoạt động cách mạng</w:t>
            </w:r>
          </w:p>
        </w:tc>
        <w:tc>
          <w:tcPr>
            <w:tcW w:w="1422" w:type="pct"/>
            <w:vAlign w:val="center"/>
          </w:tcPr>
          <w:p w14:paraId="115CC462" w14:textId="77777777" w:rsidR="00BE0344" w:rsidRPr="00A10AEA" w:rsidRDefault="00BE0344" w:rsidP="00904B97">
            <w:pPr>
              <w:jc w:val="both"/>
              <w:rPr>
                <w:sz w:val="24"/>
                <w:szCs w:val="24"/>
                <w:lang w:val="vi-VN"/>
              </w:rPr>
            </w:pPr>
            <w:r w:rsidRPr="00A10AEA">
              <w:rPr>
                <w:sz w:val="24"/>
                <w:szCs w:val="24"/>
                <w:lang w:val="vi-VN"/>
              </w:rPr>
              <w:t>18 ngày làm việc kể từ ngày nhận đủ hồ sơ theo quy định</w:t>
            </w:r>
          </w:p>
        </w:tc>
        <w:tc>
          <w:tcPr>
            <w:tcW w:w="742" w:type="pct"/>
            <w:vAlign w:val="center"/>
          </w:tcPr>
          <w:p w14:paraId="2EE68CD0" w14:textId="77777777" w:rsidR="00BE0344" w:rsidRPr="00A10AEA" w:rsidRDefault="00BE0344" w:rsidP="008B084A">
            <w:pPr>
              <w:jc w:val="both"/>
              <w:rPr>
                <w:sz w:val="24"/>
                <w:szCs w:val="24"/>
                <w:lang w:val="vi-VN"/>
              </w:rPr>
            </w:pPr>
            <w:r w:rsidRPr="00A10AEA">
              <w:rPr>
                <w:sz w:val="24"/>
                <w:szCs w:val="24"/>
                <w:lang w:val="vi-VN"/>
              </w:rPr>
              <w:t xml:space="preserve">Ban thường vụ tỉnh ủy, thành ủy; Sở Nội vụ, </w:t>
            </w:r>
            <w:r w:rsidR="008B084A" w:rsidRPr="00A10AEA">
              <w:rPr>
                <w:sz w:val="24"/>
                <w:szCs w:val="24"/>
                <w:lang w:val="vi-VN"/>
              </w:rPr>
              <w:t>UBND</w:t>
            </w:r>
            <w:r w:rsidRPr="00A10AEA">
              <w:rPr>
                <w:sz w:val="24"/>
                <w:szCs w:val="24"/>
                <w:lang w:val="vi-VN"/>
              </w:rPr>
              <w:t xml:space="preserve"> cấp xã.</w:t>
            </w:r>
          </w:p>
        </w:tc>
        <w:tc>
          <w:tcPr>
            <w:tcW w:w="695" w:type="pct"/>
            <w:vMerge w:val="restart"/>
            <w:vAlign w:val="center"/>
          </w:tcPr>
          <w:p w14:paraId="5DB4DDA7" w14:textId="77777777" w:rsidR="00BE0344" w:rsidRPr="00565220" w:rsidRDefault="00BE0344" w:rsidP="009D4DAA">
            <w:pPr>
              <w:pStyle w:val="NormalWeb"/>
              <w:spacing w:before="80" w:beforeAutospacing="0" w:after="80" w:afterAutospacing="0"/>
              <w:jc w:val="both"/>
              <w:rPr>
                <w:lang w:val="vi-VN"/>
              </w:rPr>
            </w:pPr>
            <w:r w:rsidRPr="00565220">
              <w:rPr>
                <w:lang w:val="vi-VN"/>
              </w:rPr>
              <w:t>- Tiếp nhận hồ sơ và trả kết quả trực tiếp;</w:t>
            </w:r>
          </w:p>
          <w:p w14:paraId="7EA8448D" w14:textId="77777777" w:rsidR="00BE0344" w:rsidRPr="00565220" w:rsidRDefault="00BE0344" w:rsidP="009D4DAA">
            <w:pPr>
              <w:pStyle w:val="NormalWeb"/>
              <w:spacing w:before="80" w:beforeAutospacing="0" w:after="80" w:afterAutospacing="0"/>
              <w:jc w:val="both"/>
              <w:rPr>
                <w:lang w:val="vi-VN"/>
              </w:rPr>
            </w:pPr>
            <w:r w:rsidRPr="00565220">
              <w:rPr>
                <w:lang w:val="vi-VN"/>
              </w:rPr>
              <w:t>- Tiếp nhận hồ sơ và trả kết quả qua bưu chính công ích;</w:t>
            </w:r>
          </w:p>
          <w:p w14:paraId="185AE337" w14:textId="77777777" w:rsidR="00BE0344" w:rsidRPr="00A10AEA" w:rsidRDefault="00BE0344" w:rsidP="009D4DAA">
            <w:pPr>
              <w:widowControl w:val="0"/>
              <w:tabs>
                <w:tab w:val="left" w:pos="34"/>
                <w:tab w:val="left" w:pos="175"/>
              </w:tabs>
              <w:autoSpaceDE w:val="0"/>
              <w:autoSpaceDN w:val="0"/>
              <w:spacing w:before="158"/>
              <w:ind w:left="34" w:right="176"/>
              <w:jc w:val="both"/>
              <w:rPr>
                <w:sz w:val="24"/>
                <w:szCs w:val="24"/>
                <w:lang w:val="vi-VN"/>
              </w:rPr>
            </w:pPr>
            <w:r w:rsidRPr="00565220">
              <w:rPr>
                <w:sz w:val="24"/>
                <w:szCs w:val="24"/>
                <w:lang w:val="vi-VN"/>
              </w:rPr>
              <w:t>- Tiếp nhận hồ sơ trực tuyến.</w:t>
            </w:r>
          </w:p>
        </w:tc>
        <w:tc>
          <w:tcPr>
            <w:tcW w:w="947" w:type="pct"/>
            <w:vMerge w:val="restart"/>
            <w:vAlign w:val="center"/>
          </w:tcPr>
          <w:p w14:paraId="71CB708C" w14:textId="77777777" w:rsidR="00BE0344" w:rsidRPr="00A10AEA" w:rsidRDefault="00BE0344" w:rsidP="00BE0344">
            <w:pPr>
              <w:spacing w:before="120" w:after="120"/>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24A99436" w14:textId="77777777" w:rsidR="00BE0344" w:rsidRPr="00A10AEA" w:rsidRDefault="00BE0344" w:rsidP="00BE0344">
            <w:pPr>
              <w:spacing w:before="120" w:after="120"/>
              <w:jc w:val="both"/>
              <w:rPr>
                <w:sz w:val="24"/>
                <w:szCs w:val="24"/>
                <w:lang w:val="vi-VN"/>
              </w:rPr>
            </w:pPr>
            <w:r w:rsidRPr="00A10AEA">
              <w:rPr>
                <w:sz w:val="24"/>
                <w:szCs w:val="24"/>
                <w:lang w:val="vi-VN"/>
              </w:rPr>
              <w:t>- Nghị quyết số 190/2025/QH15;</w:t>
            </w:r>
          </w:p>
          <w:p w14:paraId="18A79E15" w14:textId="77777777" w:rsidR="00BE0344" w:rsidRPr="00A10AEA" w:rsidRDefault="00BE0344" w:rsidP="00BE0344">
            <w:pPr>
              <w:spacing w:before="120" w:after="120"/>
              <w:jc w:val="both"/>
              <w:rPr>
                <w:sz w:val="24"/>
                <w:szCs w:val="24"/>
                <w:lang w:val="vi-VN"/>
              </w:rPr>
            </w:pPr>
            <w:r w:rsidRPr="00A10AEA">
              <w:rPr>
                <w:sz w:val="24"/>
                <w:szCs w:val="24"/>
                <w:lang w:val="vi-VN"/>
              </w:rPr>
              <w:t>- Nghị định số 131/2021/NĐ-CP ngày 30/12/2021 của Chính phủ;</w:t>
            </w:r>
          </w:p>
          <w:p w14:paraId="71684386" w14:textId="77777777" w:rsidR="00BE0344" w:rsidRPr="00A10AEA" w:rsidRDefault="00BE0344" w:rsidP="00BE0344">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 ;</w:t>
            </w:r>
          </w:p>
          <w:p w14:paraId="47F358DA" w14:textId="77777777" w:rsidR="00BE0344" w:rsidRPr="00A10AEA" w:rsidRDefault="00BE0344" w:rsidP="00BE0344">
            <w:pPr>
              <w:spacing w:before="120" w:after="120"/>
              <w:jc w:val="both"/>
              <w:rPr>
                <w:sz w:val="24"/>
                <w:szCs w:val="24"/>
                <w:lang w:val="vi-VN"/>
              </w:rPr>
            </w:pPr>
            <w:r w:rsidRPr="00A10AEA">
              <w:rPr>
                <w:sz w:val="24"/>
                <w:szCs w:val="24"/>
                <w:lang w:val="vi-VN"/>
              </w:rPr>
              <w:t>- Nghị định số 129/2025/NĐ-CP ngày 11/6/2025 của Chính phủ;</w:t>
            </w:r>
          </w:p>
          <w:p w14:paraId="5DA46FB2" w14:textId="77777777" w:rsidR="00BE0344" w:rsidRPr="00A10AEA" w:rsidRDefault="00BE0344" w:rsidP="00BE0344">
            <w:pPr>
              <w:widowControl w:val="0"/>
              <w:tabs>
                <w:tab w:val="left" w:pos="175"/>
              </w:tabs>
              <w:autoSpaceDE w:val="0"/>
              <w:autoSpaceDN w:val="0"/>
              <w:spacing w:before="158" w:after="120"/>
              <w:ind w:left="34" w:right="176"/>
              <w:jc w:val="both"/>
              <w:rPr>
                <w:spacing w:val="-2"/>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BE0344" w:rsidRPr="00A10AEA" w14:paraId="526E3B6F" w14:textId="77777777" w:rsidTr="00842826">
        <w:trPr>
          <w:trHeight w:val="2824"/>
          <w:jc w:val="center"/>
        </w:trPr>
        <w:tc>
          <w:tcPr>
            <w:tcW w:w="195" w:type="pct"/>
            <w:vAlign w:val="center"/>
          </w:tcPr>
          <w:p w14:paraId="160BBD68" w14:textId="77777777" w:rsidR="00BE0344" w:rsidRPr="00565220" w:rsidRDefault="00BE0344" w:rsidP="00D00FCB">
            <w:pPr>
              <w:jc w:val="center"/>
              <w:rPr>
                <w:sz w:val="24"/>
                <w:szCs w:val="24"/>
              </w:rPr>
            </w:pPr>
            <w:r w:rsidRPr="00565220">
              <w:rPr>
                <w:sz w:val="24"/>
                <w:szCs w:val="24"/>
              </w:rPr>
              <w:t>2</w:t>
            </w:r>
          </w:p>
        </w:tc>
        <w:tc>
          <w:tcPr>
            <w:tcW w:w="365" w:type="pct"/>
            <w:vAlign w:val="center"/>
          </w:tcPr>
          <w:p w14:paraId="5B6DF0AF" w14:textId="77777777" w:rsidR="00BE0344" w:rsidRPr="00565220" w:rsidRDefault="00BE0344" w:rsidP="007E689A">
            <w:pPr>
              <w:jc w:val="center"/>
              <w:rPr>
                <w:bCs/>
                <w:sz w:val="24"/>
                <w:szCs w:val="24"/>
                <w:lang w:val="vi-VN"/>
              </w:rPr>
            </w:pPr>
            <w:r w:rsidRPr="00565220">
              <w:rPr>
                <w:sz w:val="24"/>
                <w:szCs w:val="24"/>
              </w:rPr>
              <w:t>1.010802</w:t>
            </w:r>
          </w:p>
        </w:tc>
        <w:tc>
          <w:tcPr>
            <w:tcW w:w="634" w:type="pct"/>
            <w:vAlign w:val="center"/>
          </w:tcPr>
          <w:p w14:paraId="23B7425E" w14:textId="77777777" w:rsidR="00BE0344" w:rsidRPr="00A10AEA" w:rsidRDefault="00BE0344" w:rsidP="00D00FCB">
            <w:pPr>
              <w:jc w:val="both"/>
              <w:rPr>
                <w:sz w:val="24"/>
                <w:szCs w:val="24"/>
                <w:lang w:val="vi-VN"/>
              </w:rPr>
            </w:pPr>
            <w:r w:rsidRPr="00565220">
              <w:rPr>
                <w:sz w:val="24"/>
                <w:szCs w:val="24"/>
                <w:lang w:val="vi-VN"/>
              </w:rPr>
              <w:t>Giải quyết chế độ ưu đãi đối với vợ hoặc chồng liệt sĩ lấy chồng hoặc vợ khác</w:t>
            </w:r>
          </w:p>
        </w:tc>
        <w:tc>
          <w:tcPr>
            <w:tcW w:w="1422" w:type="pct"/>
            <w:vAlign w:val="center"/>
          </w:tcPr>
          <w:p w14:paraId="4879CCFD" w14:textId="77777777" w:rsidR="00BE0344" w:rsidRPr="00A10AEA" w:rsidRDefault="00BE0344" w:rsidP="007E689A">
            <w:pPr>
              <w:jc w:val="both"/>
              <w:rPr>
                <w:sz w:val="24"/>
                <w:szCs w:val="24"/>
                <w:lang w:val="vi-VN"/>
              </w:rPr>
            </w:pPr>
            <w:r w:rsidRPr="00A10AEA">
              <w:rPr>
                <w:sz w:val="24"/>
                <w:szCs w:val="24"/>
                <w:lang w:val="vi-VN"/>
              </w:rPr>
              <w:t>- 10 ngày làm việc kể từ ngày nhận đủ giấy tờ đối với trường hợp Sở Nội vụ nơi thường trú của cá nhân đồng thời là Sở Nội vụ nơi quản lý hồ sơ gốc liệt sĩ;</w:t>
            </w:r>
          </w:p>
          <w:p w14:paraId="03B9F2A3" w14:textId="77777777" w:rsidR="00BE0344" w:rsidRPr="00A10AEA" w:rsidRDefault="00BE0344" w:rsidP="007A6DB4">
            <w:pPr>
              <w:spacing w:before="120"/>
              <w:jc w:val="both"/>
              <w:rPr>
                <w:sz w:val="24"/>
                <w:szCs w:val="24"/>
                <w:lang w:val="vi-VN"/>
              </w:rPr>
            </w:pPr>
            <w:r w:rsidRPr="00A10AEA">
              <w:rPr>
                <w:sz w:val="24"/>
                <w:szCs w:val="24"/>
                <w:lang w:val="vi-VN"/>
              </w:rPr>
              <w:t>- 15 ngày làm việc kể từ ngày nhận đủ giấy tờ đối với trường hợp Sở Nội vụ nơi thường trú của cá nhân không phải là Sở Nội vụ nơi quản lý hồ sơ gốc liệt sĩ.</w:t>
            </w:r>
          </w:p>
        </w:tc>
        <w:tc>
          <w:tcPr>
            <w:tcW w:w="742" w:type="pct"/>
            <w:vAlign w:val="center"/>
          </w:tcPr>
          <w:p w14:paraId="0F9DF9D6" w14:textId="77777777" w:rsidR="00BE0344" w:rsidRPr="00A10AEA" w:rsidRDefault="00BE0344" w:rsidP="00904B97">
            <w:pPr>
              <w:jc w:val="both"/>
              <w:rPr>
                <w:sz w:val="24"/>
                <w:szCs w:val="24"/>
                <w:lang w:val="vi-VN"/>
              </w:rPr>
            </w:pPr>
            <w:r w:rsidRPr="00A10AEA">
              <w:rPr>
                <w:sz w:val="24"/>
                <w:szCs w:val="24"/>
                <w:lang w:val="vi-VN"/>
              </w:rPr>
              <w:t>UBND cấp xã; Sở Nội vụ nơi cá nhân thường trú; Sở Nội vụ nơi quản lý hồ sơ gốc</w:t>
            </w:r>
          </w:p>
        </w:tc>
        <w:tc>
          <w:tcPr>
            <w:tcW w:w="695" w:type="pct"/>
            <w:vMerge/>
            <w:vAlign w:val="center"/>
          </w:tcPr>
          <w:p w14:paraId="3A863712" w14:textId="77777777" w:rsidR="00BE0344" w:rsidRPr="00565220" w:rsidRDefault="00BE0344" w:rsidP="00904B97">
            <w:pPr>
              <w:pStyle w:val="NormalWeb"/>
              <w:spacing w:before="120" w:after="120" w:line="234" w:lineRule="atLeast"/>
              <w:jc w:val="both"/>
              <w:rPr>
                <w:lang w:val="vi-VN"/>
              </w:rPr>
            </w:pPr>
          </w:p>
        </w:tc>
        <w:tc>
          <w:tcPr>
            <w:tcW w:w="947" w:type="pct"/>
            <w:vMerge/>
          </w:tcPr>
          <w:p w14:paraId="49FB8D72" w14:textId="77777777" w:rsidR="00BE0344" w:rsidRPr="00A10AEA" w:rsidRDefault="00BE0344" w:rsidP="00904B97">
            <w:pPr>
              <w:jc w:val="both"/>
              <w:rPr>
                <w:sz w:val="24"/>
                <w:szCs w:val="24"/>
                <w:lang w:val="vi-VN"/>
              </w:rPr>
            </w:pPr>
          </w:p>
        </w:tc>
      </w:tr>
      <w:tr w:rsidR="00BA6227" w:rsidRPr="00A10AEA" w14:paraId="71C7B98B" w14:textId="77777777" w:rsidTr="00484FD6">
        <w:trPr>
          <w:trHeight w:val="1556"/>
          <w:jc w:val="center"/>
        </w:trPr>
        <w:tc>
          <w:tcPr>
            <w:tcW w:w="195" w:type="pct"/>
            <w:vAlign w:val="center"/>
          </w:tcPr>
          <w:p w14:paraId="69EAF62D" w14:textId="77777777" w:rsidR="00BA6227" w:rsidRPr="00565220" w:rsidRDefault="00BA6227" w:rsidP="001E26E5">
            <w:pPr>
              <w:jc w:val="center"/>
              <w:rPr>
                <w:sz w:val="24"/>
                <w:szCs w:val="24"/>
              </w:rPr>
            </w:pPr>
            <w:r w:rsidRPr="00565220">
              <w:rPr>
                <w:sz w:val="24"/>
                <w:szCs w:val="24"/>
              </w:rPr>
              <w:t>3</w:t>
            </w:r>
          </w:p>
        </w:tc>
        <w:tc>
          <w:tcPr>
            <w:tcW w:w="365" w:type="pct"/>
            <w:vAlign w:val="center"/>
          </w:tcPr>
          <w:p w14:paraId="75F308EA" w14:textId="77777777" w:rsidR="00BA6227" w:rsidRPr="00565220" w:rsidRDefault="00BA6227" w:rsidP="001E26E5">
            <w:pPr>
              <w:jc w:val="center"/>
              <w:rPr>
                <w:bCs/>
                <w:sz w:val="24"/>
                <w:szCs w:val="24"/>
                <w:lang w:val="vi-VN"/>
              </w:rPr>
            </w:pPr>
            <w:r w:rsidRPr="00565220">
              <w:rPr>
                <w:sz w:val="24"/>
                <w:szCs w:val="24"/>
              </w:rPr>
              <w:t>1.010803</w:t>
            </w:r>
          </w:p>
        </w:tc>
        <w:tc>
          <w:tcPr>
            <w:tcW w:w="634" w:type="pct"/>
            <w:vAlign w:val="center"/>
          </w:tcPr>
          <w:p w14:paraId="07AA00C8" w14:textId="77777777" w:rsidR="00BA6227" w:rsidRPr="00A10AEA" w:rsidRDefault="00BA6227" w:rsidP="001E26E5">
            <w:pPr>
              <w:jc w:val="both"/>
              <w:rPr>
                <w:sz w:val="24"/>
                <w:szCs w:val="24"/>
                <w:lang w:val="vi-VN"/>
              </w:rPr>
            </w:pPr>
            <w:r w:rsidRPr="00565220">
              <w:rPr>
                <w:sz w:val="24"/>
                <w:szCs w:val="24"/>
                <w:lang w:val="vi-VN"/>
              </w:rPr>
              <w:t>Giải quyết chế độ trợ cấp thờ cúng liệt sĩ</w:t>
            </w:r>
          </w:p>
        </w:tc>
        <w:tc>
          <w:tcPr>
            <w:tcW w:w="1422" w:type="pct"/>
            <w:vMerge w:val="restart"/>
            <w:vAlign w:val="center"/>
          </w:tcPr>
          <w:p w14:paraId="1FECB13B" w14:textId="77777777" w:rsidR="00BA6227" w:rsidRPr="00A10AEA" w:rsidRDefault="00BA6227" w:rsidP="001E26E5">
            <w:pPr>
              <w:jc w:val="both"/>
              <w:rPr>
                <w:spacing w:val="-4"/>
                <w:sz w:val="24"/>
                <w:szCs w:val="24"/>
                <w:lang w:val="vi-VN"/>
              </w:rPr>
            </w:pPr>
            <w:r w:rsidRPr="00A10AEA">
              <w:rPr>
                <w:spacing w:val="-4"/>
                <w:sz w:val="24"/>
                <w:szCs w:val="24"/>
                <w:lang w:val="vi-VN"/>
              </w:rPr>
              <w:t>10 ngày làm việc kể từ ngày nhận đủ giấy tờ</w:t>
            </w:r>
          </w:p>
        </w:tc>
        <w:tc>
          <w:tcPr>
            <w:tcW w:w="742" w:type="pct"/>
            <w:vAlign w:val="center"/>
          </w:tcPr>
          <w:p w14:paraId="5657DD3A" w14:textId="77777777" w:rsidR="00BA6227" w:rsidRPr="00A10AEA" w:rsidRDefault="00BA6227" w:rsidP="001E26E5">
            <w:pPr>
              <w:jc w:val="both"/>
              <w:rPr>
                <w:sz w:val="24"/>
                <w:szCs w:val="24"/>
                <w:lang w:val="vi-VN"/>
              </w:rPr>
            </w:pPr>
            <w:r w:rsidRPr="00565220">
              <w:rPr>
                <w:sz w:val="24"/>
                <w:szCs w:val="24"/>
                <w:lang w:val="vi-VN"/>
              </w:rPr>
              <w:t>UBND</w:t>
            </w:r>
            <w:r w:rsidRPr="00A10AEA">
              <w:rPr>
                <w:sz w:val="24"/>
                <w:szCs w:val="24"/>
                <w:lang w:val="vi-VN"/>
              </w:rPr>
              <w:t xml:space="preserve"> cấp xã; Sở Nội vụ nơi cá nhân thường trú; Sở Nội vụ nơi quản lý hồ sơ gốc</w:t>
            </w:r>
          </w:p>
        </w:tc>
        <w:tc>
          <w:tcPr>
            <w:tcW w:w="695" w:type="pct"/>
            <w:vMerge/>
            <w:vAlign w:val="center"/>
          </w:tcPr>
          <w:p w14:paraId="03CEEE23" w14:textId="77777777" w:rsidR="00BA6227" w:rsidRPr="00A10AEA" w:rsidRDefault="00BA6227" w:rsidP="001E26E5">
            <w:pPr>
              <w:widowControl w:val="0"/>
              <w:tabs>
                <w:tab w:val="left" w:pos="34"/>
                <w:tab w:val="left" w:pos="175"/>
              </w:tabs>
              <w:autoSpaceDE w:val="0"/>
              <w:autoSpaceDN w:val="0"/>
              <w:spacing w:before="158"/>
              <w:ind w:left="34" w:right="176"/>
              <w:jc w:val="both"/>
              <w:rPr>
                <w:sz w:val="24"/>
                <w:szCs w:val="24"/>
                <w:lang w:val="vi-VN"/>
              </w:rPr>
            </w:pPr>
          </w:p>
        </w:tc>
        <w:tc>
          <w:tcPr>
            <w:tcW w:w="947" w:type="pct"/>
            <w:vMerge/>
          </w:tcPr>
          <w:p w14:paraId="3492760E" w14:textId="77777777" w:rsidR="00BA6227" w:rsidRPr="00A10AEA" w:rsidRDefault="00BA6227" w:rsidP="00D44B67">
            <w:pPr>
              <w:widowControl w:val="0"/>
              <w:tabs>
                <w:tab w:val="left" w:pos="175"/>
              </w:tabs>
              <w:autoSpaceDE w:val="0"/>
              <w:autoSpaceDN w:val="0"/>
              <w:spacing w:before="158" w:after="120"/>
              <w:ind w:left="34" w:right="176"/>
              <w:jc w:val="both"/>
              <w:rPr>
                <w:spacing w:val="-2"/>
                <w:sz w:val="24"/>
                <w:szCs w:val="24"/>
                <w:lang w:val="vi-VN"/>
              </w:rPr>
            </w:pPr>
          </w:p>
        </w:tc>
      </w:tr>
      <w:tr w:rsidR="00BA6227" w:rsidRPr="00A10AEA" w14:paraId="3DD65D7D" w14:textId="77777777" w:rsidTr="00FF4504">
        <w:trPr>
          <w:jc w:val="center"/>
        </w:trPr>
        <w:tc>
          <w:tcPr>
            <w:tcW w:w="195" w:type="pct"/>
            <w:vAlign w:val="center"/>
          </w:tcPr>
          <w:p w14:paraId="16260E1F" w14:textId="77777777" w:rsidR="00BA6227" w:rsidRPr="00565220" w:rsidRDefault="00BA6227" w:rsidP="001E26E5">
            <w:pPr>
              <w:jc w:val="center"/>
              <w:rPr>
                <w:sz w:val="24"/>
                <w:szCs w:val="24"/>
              </w:rPr>
            </w:pPr>
            <w:r w:rsidRPr="00565220">
              <w:rPr>
                <w:sz w:val="24"/>
                <w:szCs w:val="24"/>
              </w:rPr>
              <w:t>4</w:t>
            </w:r>
          </w:p>
        </w:tc>
        <w:tc>
          <w:tcPr>
            <w:tcW w:w="365" w:type="pct"/>
            <w:vAlign w:val="center"/>
          </w:tcPr>
          <w:p w14:paraId="4CF88238" w14:textId="77777777" w:rsidR="00BA6227" w:rsidRPr="00565220" w:rsidRDefault="00BA6227" w:rsidP="001E26E5">
            <w:pPr>
              <w:jc w:val="center"/>
              <w:rPr>
                <w:bCs/>
                <w:sz w:val="24"/>
                <w:szCs w:val="24"/>
                <w:lang w:val="vi-VN"/>
              </w:rPr>
            </w:pPr>
            <w:r w:rsidRPr="00565220">
              <w:rPr>
                <w:sz w:val="24"/>
                <w:szCs w:val="24"/>
              </w:rPr>
              <w:t>1.010804</w:t>
            </w:r>
          </w:p>
        </w:tc>
        <w:tc>
          <w:tcPr>
            <w:tcW w:w="634" w:type="pct"/>
            <w:vAlign w:val="center"/>
          </w:tcPr>
          <w:p w14:paraId="74A878B4" w14:textId="77777777" w:rsidR="00BA6227" w:rsidRPr="00A10AEA" w:rsidRDefault="00BA6227" w:rsidP="00484FD6">
            <w:pPr>
              <w:spacing w:before="240" w:after="240"/>
              <w:jc w:val="both"/>
              <w:rPr>
                <w:sz w:val="24"/>
                <w:szCs w:val="24"/>
                <w:lang w:val="vi-VN"/>
              </w:rPr>
            </w:pPr>
            <w:r w:rsidRPr="00565220">
              <w:rPr>
                <w:sz w:val="24"/>
                <w:szCs w:val="24"/>
                <w:lang w:val="vi-VN"/>
              </w:rPr>
              <w:t>Giải quyết chế độ ưu đãi đối với trường hợp tặng hoặc truy tặng danh hiệu vinh dự nhà nước “Bà mẹ Việt Nam anh hùng</w:t>
            </w:r>
            <w:r w:rsidRPr="00A10AEA">
              <w:rPr>
                <w:sz w:val="24"/>
                <w:szCs w:val="24"/>
                <w:lang w:val="vi-VN"/>
              </w:rPr>
              <w:t>”</w:t>
            </w:r>
          </w:p>
        </w:tc>
        <w:tc>
          <w:tcPr>
            <w:tcW w:w="1422" w:type="pct"/>
            <w:vMerge/>
            <w:vAlign w:val="center"/>
          </w:tcPr>
          <w:p w14:paraId="7E2B93D6" w14:textId="77777777" w:rsidR="00BA6227" w:rsidRPr="00A10AEA" w:rsidRDefault="00BA6227" w:rsidP="003B303C">
            <w:pPr>
              <w:pStyle w:val="NoSpacing"/>
              <w:jc w:val="both"/>
              <w:rPr>
                <w:sz w:val="24"/>
                <w:szCs w:val="24"/>
                <w:lang w:val="vi-VN"/>
              </w:rPr>
            </w:pPr>
          </w:p>
        </w:tc>
        <w:tc>
          <w:tcPr>
            <w:tcW w:w="742" w:type="pct"/>
            <w:vAlign w:val="center"/>
          </w:tcPr>
          <w:p w14:paraId="68D38215" w14:textId="77777777" w:rsidR="00BA6227" w:rsidRPr="00A10AEA" w:rsidRDefault="00BA6227" w:rsidP="003B303C">
            <w:pPr>
              <w:pStyle w:val="NoSpacing"/>
              <w:jc w:val="both"/>
              <w:rPr>
                <w:b/>
                <w:sz w:val="24"/>
                <w:szCs w:val="24"/>
                <w:lang w:val="vi-VN"/>
              </w:rPr>
            </w:pPr>
            <w:r w:rsidRPr="00A10AEA">
              <w:rPr>
                <w:sz w:val="24"/>
                <w:szCs w:val="24"/>
                <w:lang w:val="vi-VN"/>
              </w:rPr>
              <w:t>UBND cấp xã; Sở Nội vụ.</w:t>
            </w:r>
          </w:p>
          <w:p w14:paraId="15325DE3" w14:textId="77777777" w:rsidR="00BA6227" w:rsidRPr="00A10AEA" w:rsidRDefault="00BA6227" w:rsidP="001E26E5">
            <w:pPr>
              <w:jc w:val="both"/>
              <w:rPr>
                <w:sz w:val="24"/>
                <w:szCs w:val="24"/>
                <w:lang w:val="vi-VN"/>
              </w:rPr>
            </w:pPr>
          </w:p>
        </w:tc>
        <w:tc>
          <w:tcPr>
            <w:tcW w:w="695" w:type="pct"/>
            <w:vMerge/>
            <w:vAlign w:val="center"/>
          </w:tcPr>
          <w:p w14:paraId="4848836A" w14:textId="77777777" w:rsidR="00BA6227" w:rsidRPr="00A10AEA" w:rsidRDefault="00BA6227" w:rsidP="00D44B67">
            <w:pPr>
              <w:pStyle w:val="NormalWeb"/>
              <w:spacing w:line="234" w:lineRule="atLeast"/>
              <w:jc w:val="both"/>
              <w:rPr>
                <w:lang w:val="vi-VN"/>
              </w:rPr>
            </w:pPr>
          </w:p>
        </w:tc>
        <w:tc>
          <w:tcPr>
            <w:tcW w:w="947" w:type="pct"/>
            <w:vMerge/>
          </w:tcPr>
          <w:p w14:paraId="20E64AF5" w14:textId="77777777" w:rsidR="00BA6227" w:rsidRPr="00A10AEA" w:rsidRDefault="00BA6227" w:rsidP="00D44B67">
            <w:pPr>
              <w:spacing w:after="120"/>
              <w:jc w:val="both"/>
              <w:rPr>
                <w:sz w:val="24"/>
                <w:szCs w:val="24"/>
                <w:lang w:val="vi-VN"/>
              </w:rPr>
            </w:pPr>
          </w:p>
        </w:tc>
      </w:tr>
      <w:tr w:rsidR="002A3B01" w:rsidRPr="00A10AEA" w14:paraId="3203FF81" w14:textId="77777777" w:rsidTr="002A3B01">
        <w:trPr>
          <w:trHeight w:val="5361"/>
          <w:jc w:val="center"/>
        </w:trPr>
        <w:tc>
          <w:tcPr>
            <w:tcW w:w="195" w:type="pct"/>
            <w:vAlign w:val="center"/>
          </w:tcPr>
          <w:p w14:paraId="63CD5EFF" w14:textId="77777777" w:rsidR="002A3B01" w:rsidRPr="00565220" w:rsidRDefault="002A3B01" w:rsidP="003B303C">
            <w:pPr>
              <w:jc w:val="center"/>
              <w:rPr>
                <w:sz w:val="24"/>
                <w:szCs w:val="24"/>
              </w:rPr>
            </w:pPr>
            <w:r w:rsidRPr="00565220">
              <w:rPr>
                <w:sz w:val="24"/>
                <w:szCs w:val="24"/>
              </w:rPr>
              <w:lastRenderedPageBreak/>
              <w:t>5</w:t>
            </w:r>
          </w:p>
        </w:tc>
        <w:tc>
          <w:tcPr>
            <w:tcW w:w="365" w:type="pct"/>
            <w:vAlign w:val="center"/>
          </w:tcPr>
          <w:p w14:paraId="58C24DA1" w14:textId="77777777" w:rsidR="002A3B01" w:rsidRPr="00565220" w:rsidRDefault="002A3B01" w:rsidP="003B303C">
            <w:pPr>
              <w:jc w:val="center"/>
              <w:rPr>
                <w:bCs/>
                <w:sz w:val="24"/>
                <w:szCs w:val="24"/>
                <w:lang w:val="vi-VN"/>
              </w:rPr>
            </w:pPr>
            <w:r w:rsidRPr="00565220">
              <w:rPr>
                <w:sz w:val="24"/>
                <w:szCs w:val="24"/>
              </w:rPr>
              <w:t>1.010811</w:t>
            </w:r>
          </w:p>
        </w:tc>
        <w:tc>
          <w:tcPr>
            <w:tcW w:w="634" w:type="pct"/>
            <w:vAlign w:val="center"/>
          </w:tcPr>
          <w:p w14:paraId="3128F008" w14:textId="77777777" w:rsidR="002A3B01" w:rsidRPr="00A10AEA" w:rsidRDefault="002A3B01" w:rsidP="00C36D4E">
            <w:pPr>
              <w:spacing w:before="240" w:after="240"/>
              <w:jc w:val="both"/>
              <w:rPr>
                <w:sz w:val="24"/>
                <w:szCs w:val="24"/>
                <w:lang w:val="vi-VN"/>
              </w:rPr>
            </w:pPr>
            <w:r w:rsidRPr="00565220">
              <w:rPr>
                <w:sz w:val="24"/>
                <w:szCs w:val="24"/>
                <w:lang w:val="vi-VN"/>
              </w:rPr>
              <w:t>Cấp tiền mua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1422" w:type="pct"/>
            <w:vAlign w:val="center"/>
          </w:tcPr>
          <w:p w14:paraId="0A8D34E2" w14:textId="77777777" w:rsidR="002A3B01" w:rsidRPr="00A10AEA" w:rsidRDefault="002A3B01" w:rsidP="003B303C">
            <w:pPr>
              <w:pStyle w:val="NoSpacing"/>
              <w:jc w:val="both"/>
              <w:rPr>
                <w:sz w:val="24"/>
                <w:szCs w:val="24"/>
                <w:lang w:val="vi-VN" w:eastAsia="vi-VN"/>
              </w:rPr>
            </w:pPr>
            <w:r w:rsidRPr="00A10AEA">
              <w:rPr>
                <w:sz w:val="24"/>
                <w:szCs w:val="24"/>
                <w:lang w:val="vi-VN" w:eastAsia="vi-VN"/>
              </w:rPr>
              <w:t>- Đối với trường hợp đề nghị cấp phương tiện trợ giúp, dụng cụ chỉnh hình, phương tiện, thiết bị phục hồi chức năng lần đầu: 25 ngày làm việc kể từ ngày nhận đủ hồ sơ theo quy định;</w:t>
            </w:r>
          </w:p>
          <w:p w14:paraId="66326AA3" w14:textId="77777777" w:rsidR="002A3B01" w:rsidRPr="00A10AEA" w:rsidRDefault="002A3B01" w:rsidP="00C36D4E">
            <w:pPr>
              <w:pStyle w:val="NoSpacing"/>
              <w:spacing w:before="120"/>
              <w:jc w:val="both"/>
              <w:rPr>
                <w:spacing w:val="-2"/>
                <w:sz w:val="24"/>
                <w:szCs w:val="24"/>
                <w:lang w:val="vi-VN" w:eastAsia="vi-VN"/>
              </w:rPr>
            </w:pPr>
            <w:r w:rsidRPr="00A10AEA">
              <w:rPr>
                <w:spacing w:val="-2"/>
                <w:sz w:val="24"/>
                <w:szCs w:val="24"/>
                <w:lang w:val="vi-VN" w:eastAsia="vi-VN"/>
              </w:rPr>
              <w:t>- Đối với trường hợp đề nghị cấp tiền mua phương tiện trợ giúp, dụng cụ chỉnh hình, phương tiện, thiết bị phục hồi chức năng không phải lần đầu: 07 ngày làm việc kể từ ngày nhận đủ hồ sơ theo quy định.</w:t>
            </w:r>
          </w:p>
          <w:p w14:paraId="3731D352" w14:textId="77777777" w:rsidR="002A3B01" w:rsidRPr="00A10AEA" w:rsidRDefault="002A3B01" w:rsidP="003B303C">
            <w:pPr>
              <w:pStyle w:val="NoSpacing"/>
              <w:jc w:val="both"/>
              <w:rPr>
                <w:sz w:val="24"/>
                <w:szCs w:val="24"/>
                <w:lang w:val="vi-VN"/>
              </w:rPr>
            </w:pPr>
          </w:p>
        </w:tc>
        <w:tc>
          <w:tcPr>
            <w:tcW w:w="742" w:type="pct"/>
            <w:vAlign w:val="center"/>
          </w:tcPr>
          <w:p w14:paraId="0D84BE0B" w14:textId="77777777" w:rsidR="002A3B01" w:rsidRPr="00A10AEA" w:rsidRDefault="002A3B01" w:rsidP="003B303C">
            <w:pPr>
              <w:pStyle w:val="NoSpacing"/>
              <w:jc w:val="both"/>
              <w:rPr>
                <w:sz w:val="24"/>
                <w:szCs w:val="24"/>
                <w:lang w:val="vi-VN" w:eastAsia="vi-VN"/>
              </w:rPr>
            </w:pPr>
            <w:r w:rsidRPr="00A10AEA">
              <w:rPr>
                <w:sz w:val="24"/>
                <w:szCs w:val="24"/>
                <w:lang w:val="vi-VN" w:eastAsia="vi-VN"/>
              </w:rPr>
              <w:t>Cơ sở nuôi dưỡng, điều dưỡng; Sở Nội vụ, UBND cấp xã.</w:t>
            </w:r>
          </w:p>
          <w:p w14:paraId="387B69E3" w14:textId="77777777" w:rsidR="002A3B01" w:rsidRPr="00A10AEA" w:rsidRDefault="002A3B01" w:rsidP="003B303C">
            <w:pPr>
              <w:rPr>
                <w:sz w:val="24"/>
                <w:szCs w:val="24"/>
                <w:lang w:val="vi-VN"/>
              </w:rPr>
            </w:pPr>
          </w:p>
        </w:tc>
        <w:tc>
          <w:tcPr>
            <w:tcW w:w="695" w:type="pct"/>
            <w:vMerge w:val="restart"/>
            <w:vAlign w:val="center"/>
          </w:tcPr>
          <w:p w14:paraId="719A04A6" w14:textId="77777777" w:rsidR="002A3B01" w:rsidRPr="00565220" w:rsidRDefault="002A3B01" w:rsidP="002A3B01">
            <w:pPr>
              <w:pStyle w:val="NormalWeb"/>
              <w:spacing w:before="80" w:beforeAutospacing="0" w:after="80" w:afterAutospacing="0"/>
              <w:jc w:val="both"/>
              <w:rPr>
                <w:lang w:val="vi-VN"/>
              </w:rPr>
            </w:pPr>
            <w:r w:rsidRPr="00565220">
              <w:rPr>
                <w:lang w:val="vi-VN"/>
              </w:rPr>
              <w:t>- Tiếp nhận hồ sơ và trả kết quả trực tiếp;</w:t>
            </w:r>
          </w:p>
          <w:p w14:paraId="3CB156AE" w14:textId="77777777" w:rsidR="002A3B01" w:rsidRPr="00565220" w:rsidRDefault="002A3B01" w:rsidP="002A3B01">
            <w:pPr>
              <w:pStyle w:val="NormalWeb"/>
              <w:spacing w:before="80" w:beforeAutospacing="0" w:after="80" w:afterAutospacing="0"/>
              <w:jc w:val="both"/>
              <w:rPr>
                <w:lang w:val="vi-VN"/>
              </w:rPr>
            </w:pPr>
            <w:r w:rsidRPr="00565220">
              <w:rPr>
                <w:lang w:val="vi-VN"/>
              </w:rPr>
              <w:t>- Tiếp nhận hồ sơ và trả kết quả qua bưu chính công ích;</w:t>
            </w:r>
          </w:p>
          <w:p w14:paraId="7A572D25" w14:textId="77777777" w:rsidR="002A3B01" w:rsidRPr="00A10AEA" w:rsidRDefault="002A3B01" w:rsidP="002A3B01">
            <w:pPr>
              <w:pStyle w:val="NormalWeb"/>
              <w:spacing w:before="0" w:beforeAutospacing="0" w:after="0" w:afterAutospacing="0" w:line="234" w:lineRule="atLeast"/>
              <w:jc w:val="both"/>
              <w:rPr>
                <w:lang w:val="vi-VN"/>
              </w:rPr>
            </w:pPr>
            <w:r w:rsidRPr="00565220">
              <w:rPr>
                <w:lang w:val="vi-VN"/>
              </w:rPr>
              <w:t>- Tiếp nhận hồ sơ trực tuyến.</w:t>
            </w:r>
          </w:p>
        </w:tc>
        <w:tc>
          <w:tcPr>
            <w:tcW w:w="947" w:type="pct"/>
            <w:vMerge w:val="restart"/>
            <w:vAlign w:val="center"/>
          </w:tcPr>
          <w:p w14:paraId="7D6BDFC5" w14:textId="77777777" w:rsidR="002A3B01" w:rsidRPr="00A10AEA" w:rsidRDefault="002A3B01" w:rsidP="002A3B01">
            <w:pPr>
              <w:spacing w:before="120" w:after="120"/>
              <w:jc w:val="both"/>
              <w:rPr>
                <w:sz w:val="24"/>
                <w:szCs w:val="24"/>
                <w:lang w:val="vi-VN"/>
              </w:rPr>
            </w:pPr>
            <w:r w:rsidRPr="00A10AEA">
              <w:rPr>
                <w:sz w:val="24"/>
                <w:szCs w:val="24"/>
                <w:lang w:val="vi-VN"/>
              </w:rPr>
              <w:t>- Pháp</w:t>
            </w:r>
            <w:r w:rsidRPr="00A10AEA">
              <w:rPr>
                <w:spacing w:val="-2"/>
                <w:sz w:val="24"/>
                <w:szCs w:val="24"/>
                <w:lang w:val="vi-VN"/>
              </w:rPr>
              <w:t xml:space="preserve"> </w:t>
            </w:r>
            <w:r w:rsidRPr="00A10AEA">
              <w:rPr>
                <w:sz w:val="24"/>
                <w:szCs w:val="24"/>
                <w:lang w:val="vi-VN"/>
              </w:rPr>
              <w:t>lệnh</w:t>
            </w:r>
            <w:r w:rsidRPr="00A10AEA">
              <w:rPr>
                <w:spacing w:val="-2"/>
                <w:sz w:val="24"/>
                <w:szCs w:val="24"/>
                <w:lang w:val="vi-VN"/>
              </w:rPr>
              <w:t xml:space="preserve"> </w:t>
            </w:r>
            <w:r w:rsidRPr="00A10AEA">
              <w:rPr>
                <w:sz w:val="24"/>
                <w:szCs w:val="24"/>
                <w:lang w:val="vi-VN"/>
              </w:rPr>
              <w:t>Ưu</w:t>
            </w:r>
            <w:r w:rsidRPr="00A10AEA">
              <w:rPr>
                <w:spacing w:val="-2"/>
                <w:sz w:val="24"/>
                <w:szCs w:val="24"/>
                <w:lang w:val="vi-VN"/>
              </w:rPr>
              <w:t xml:space="preserve"> </w:t>
            </w:r>
            <w:r w:rsidRPr="00A10AEA">
              <w:rPr>
                <w:sz w:val="24"/>
                <w:szCs w:val="24"/>
                <w:lang w:val="vi-VN"/>
              </w:rPr>
              <w:t>đãi</w:t>
            </w:r>
            <w:r w:rsidRPr="00A10AEA">
              <w:rPr>
                <w:spacing w:val="-2"/>
                <w:sz w:val="24"/>
                <w:szCs w:val="24"/>
                <w:lang w:val="vi-VN"/>
              </w:rPr>
              <w:t xml:space="preserve"> </w:t>
            </w:r>
            <w:r w:rsidRPr="00A10AEA">
              <w:rPr>
                <w:sz w:val="24"/>
                <w:szCs w:val="24"/>
                <w:lang w:val="vi-VN"/>
              </w:rPr>
              <w:t>người</w:t>
            </w:r>
            <w:r w:rsidRPr="00A10AEA">
              <w:rPr>
                <w:spacing w:val="-2"/>
                <w:sz w:val="24"/>
                <w:szCs w:val="24"/>
                <w:lang w:val="vi-VN"/>
              </w:rPr>
              <w:t xml:space="preserve"> </w:t>
            </w:r>
            <w:r w:rsidRPr="00A10AEA">
              <w:rPr>
                <w:sz w:val="24"/>
                <w:szCs w:val="24"/>
                <w:lang w:val="vi-VN"/>
              </w:rPr>
              <w:t>có</w:t>
            </w:r>
            <w:r w:rsidRPr="00A10AEA">
              <w:rPr>
                <w:spacing w:val="-2"/>
                <w:sz w:val="24"/>
                <w:szCs w:val="24"/>
                <w:lang w:val="vi-VN"/>
              </w:rPr>
              <w:t xml:space="preserve"> </w:t>
            </w:r>
            <w:r w:rsidRPr="00A10AEA">
              <w:rPr>
                <w:sz w:val="24"/>
                <w:szCs w:val="24"/>
                <w:lang w:val="vi-VN"/>
              </w:rPr>
              <w:t>công</w:t>
            </w:r>
            <w:r w:rsidRPr="00A10AEA">
              <w:rPr>
                <w:spacing w:val="-5"/>
                <w:sz w:val="24"/>
                <w:szCs w:val="24"/>
                <w:lang w:val="vi-VN"/>
              </w:rPr>
              <w:t xml:space="preserve"> </w:t>
            </w:r>
            <w:r w:rsidRPr="00A10AEA">
              <w:rPr>
                <w:sz w:val="24"/>
                <w:szCs w:val="24"/>
                <w:lang w:val="vi-VN"/>
              </w:rPr>
              <w:t>với</w:t>
            </w:r>
            <w:r w:rsidRPr="00A10AEA">
              <w:rPr>
                <w:spacing w:val="-2"/>
                <w:sz w:val="24"/>
                <w:szCs w:val="24"/>
                <w:lang w:val="vi-VN"/>
              </w:rPr>
              <w:t xml:space="preserve"> </w:t>
            </w:r>
            <w:r w:rsidRPr="00A10AEA">
              <w:rPr>
                <w:sz w:val="24"/>
                <w:szCs w:val="24"/>
                <w:lang w:val="vi-VN"/>
              </w:rPr>
              <w:t>cách</w:t>
            </w:r>
            <w:r w:rsidRPr="00A10AEA">
              <w:rPr>
                <w:spacing w:val="-2"/>
                <w:sz w:val="24"/>
                <w:szCs w:val="24"/>
                <w:lang w:val="vi-VN"/>
              </w:rPr>
              <w:t xml:space="preserve"> </w:t>
            </w:r>
            <w:r w:rsidRPr="00A10AEA">
              <w:rPr>
                <w:sz w:val="24"/>
                <w:szCs w:val="24"/>
                <w:lang w:val="vi-VN"/>
              </w:rPr>
              <w:t>mạng</w:t>
            </w:r>
            <w:r w:rsidRPr="00A10AEA">
              <w:rPr>
                <w:spacing w:val="-2"/>
                <w:sz w:val="24"/>
                <w:szCs w:val="24"/>
                <w:lang w:val="vi-VN"/>
              </w:rPr>
              <w:t xml:space="preserve"> </w:t>
            </w:r>
            <w:r w:rsidRPr="00A10AEA">
              <w:rPr>
                <w:sz w:val="24"/>
                <w:szCs w:val="24"/>
                <w:lang w:val="vi-VN"/>
              </w:rPr>
              <w:t>năm</w:t>
            </w:r>
            <w:r w:rsidRPr="00A10AEA">
              <w:rPr>
                <w:spacing w:val="-6"/>
                <w:sz w:val="24"/>
                <w:szCs w:val="24"/>
                <w:lang w:val="vi-VN"/>
              </w:rPr>
              <w:t xml:space="preserve"> </w:t>
            </w:r>
            <w:r w:rsidRPr="00A10AEA">
              <w:rPr>
                <w:spacing w:val="-2"/>
                <w:sz w:val="24"/>
                <w:szCs w:val="24"/>
                <w:lang w:val="vi-VN"/>
              </w:rPr>
              <w:t>2020;</w:t>
            </w:r>
          </w:p>
          <w:p w14:paraId="2E74882C" w14:textId="77777777" w:rsidR="002A3B01" w:rsidRPr="00A10AEA" w:rsidRDefault="002A3B01" w:rsidP="002A3B01">
            <w:pPr>
              <w:spacing w:before="120" w:after="120"/>
              <w:jc w:val="both"/>
              <w:rPr>
                <w:sz w:val="24"/>
                <w:szCs w:val="24"/>
                <w:lang w:val="vi-VN"/>
              </w:rPr>
            </w:pPr>
            <w:r w:rsidRPr="00A10AEA">
              <w:rPr>
                <w:sz w:val="24"/>
                <w:szCs w:val="24"/>
                <w:lang w:val="vi-VN"/>
              </w:rPr>
              <w:t>- Nghị quyết số 190/2025/QH15;</w:t>
            </w:r>
          </w:p>
          <w:p w14:paraId="4798C059" w14:textId="77777777" w:rsidR="002A3B01" w:rsidRPr="00A10AEA" w:rsidRDefault="002A3B01" w:rsidP="002A3B01">
            <w:pPr>
              <w:spacing w:before="120" w:after="120"/>
              <w:jc w:val="both"/>
              <w:rPr>
                <w:sz w:val="24"/>
                <w:szCs w:val="24"/>
                <w:lang w:val="vi-VN"/>
              </w:rPr>
            </w:pPr>
            <w:r w:rsidRPr="00A10AEA">
              <w:rPr>
                <w:sz w:val="24"/>
                <w:szCs w:val="24"/>
                <w:lang w:val="vi-VN"/>
              </w:rPr>
              <w:t>- Nghị định số 131/2021/NĐ-CP ngày 30/12/2021 của Chính phủ;</w:t>
            </w:r>
          </w:p>
          <w:p w14:paraId="4A17F14B" w14:textId="77777777" w:rsidR="002A3B01" w:rsidRPr="00A10AEA" w:rsidRDefault="002A3B01" w:rsidP="002A3B01">
            <w:pPr>
              <w:spacing w:before="120" w:after="120"/>
              <w:jc w:val="both"/>
              <w:rPr>
                <w:sz w:val="24"/>
                <w:szCs w:val="24"/>
                <w:lang w:val="vi-VN"/>
              </w:rPr>
            </w:pPr>
            <w:r w:rsidRPr="00565220">
              <w:rPr>
                <w:sz w:val="24"/>
                <w:szCs w:val="24"/>
                <w:lang w:val="vi-VN"/>
              </w:rPr>
              <w:t xml:space="preserve">- </w:t>
            </w:r>
            <w:r w:rsidRPr="00A10AEA">
              <w:rPr>
                <w:sz w:val="24"/>
                <w:szCs w:val="24"/>
                <w:lang w:val="vi-VN"/>
              </w:rPr>
              <w:t>Nghị định số 25/2025/NĐ-CP ngày 21/2/2025 của Chính phủ ;</w:t>
            </w:r>
          </w:p>
          <w:p w14:paraId="1390B7B8" w14:textId="77777777" w:rsidR="002A3B01" w:rsidRPr="00A10AEA" w:rsidRDefault="002A3B01" w:rsidP="002A3B01">
            <w:pPr>
              <w:spacing w:before="120" w:after="120"/>
              <w:jc w:val="both"/>
              <w:rPr>
                <w:sz w:val="24"/>
                <w:szCs w:val="24"/>
                <w:lang w:val="vi-VN"/>
              </w:rPr>
            </w:pPr>
            <w:r w:rsidRPr="00A10AEA">
              <w:rPr>
                <w:sz w:val="24"/>
                <w:szCs w:val="24"/>
                <w:lang w:val="vi-VN"/>
              </w:rPr>
              <w:t>- Nghị định số 129/2025/NĐ-CP ngày 11/6/2025 của Chính phủ;</w:t>
            </w:r>
          </w:p>
          <w:p w14:paraId="31E4CFC8" w14:textId="77777777" w:rsidR="002A3B01" w:rsidRPr="00A10AEA" w:rsidRDefault="002A3B01" w:rsidP="002A3B01">
            <w:pPr>
              <w:spacing w:after="120"/>
              <w:jc w:val="both"/>
              <w:rPr>
                <w:sz w:val="24"/>
                <w:szCs w:val="24"/>
                <w:lang w:val="vi-VN"/>
              </w:rPr>
            </w:pPr>
            <w:r w:rsidRPr="00565220">
              <w:rPr>
                <w:spacing w:val="-2"/>
                <w:sz w:val="24"/>
                <w:szCs w:val="24"/>
                <w:lang w:val="vi-VN"/>
              </w:rPr>
              <w:t xml:space="preserve">- </w:t>
            </w:r>
            <w:r w:rsidRPr="00A10AEA">
              <w:rPr>
                <w:spacing w:val="-2"/>
                <w:sz w:val="24"/>
                <w:szCs w:val="24"/>
                <w:lang w:val="vi-VN"/>
              </w:rPr>
              <w:t>Nghị quyết số 24/2026/NQ-CР ngày 29/4/2026 của Chính phủ.</w:t>
            </w:r>
          </w:p>
        </w:tc>
      </w:tr>
      <w:tr w:rsidR="002A3B01" w:rsidRPr="00A10AEA" w14:paraId="59A6CF6A" w14:textId="77777777" w:rsidTr="00C36D4E">
        <w:trPr>
          <w:trHeight w:val="3665"/>
          <w:jc w:val="center"/>
        </w:trPr>
        <w:tc>
          <w:tcPr>
            <w:tcW w:w="195" w:type="pct"/>
            <w:vAlign w:val="center"/>
          </w:tcPr>
          <w:p w14:paraId="5E6DB527" w14:textId="77777777" w:rsidR="002A3B01" w:rsidRPr="00565220" w:rsidRDefault="002A3B01" w:rsidP="009C0BEF">
            <w:pPr>
              <w:jc w:val="center"/>
              <w:rPr>
                <w:sz w:val="24"/>
                <w:szCs w:val="24"/>
              </w:rPr>
            </w:pPr>
            <w:r w:rsidRPr="00565220">
              <w:rPr>
                <w:sz w:val="24"/>
                <w:szCs w:val="24"/>
              </w:rPr>
              <w:t>6</w:t>
            </w:r>
          </w:p>
        </w:tc>
        <w:tc>
          <w:tcPr>
            <w:tcW w:w="365" w:type="pct"/>
            <w:vAlign w:val="center"/>
          </w:tcPr>
          <w:p w14:paraId="31CB8956" w14:textId="77777777" w:rsidR="002A3B01" w:rsidRPr="00565220" w:rsidRDefault="002A3B01" w:rsidP="009C0BEF">
            <w:pPr>
              <w:jc w:val="center"/>
              <w:rPr>
                <w:bCs/>
                <w:sz w:val="24"/>
                <w:szCs w:val="24"/>
                <w:lang w:val="vi-VN"/>
              </w:rPr>
            </w:pPr>
            <w:r w:rsidRPr="00565220">
              <w:rPr>
                <w:sz w:val="24"/>
                <w:szCs w:val="24"/>
              </w:rPr>
              <w:t>1.010814</w:t>
            </w:r>
          </w:p>
        </w:tc>
        <w:tc>
          <w:tcPr>
            <w:tcW w:w="634" w:type="pct"/>
            <w:vAlign w:val="center"/>
          </w:tcPr>
          <w:p w14:paraId="68607EDB" w14:textId="77777777" w:rsidR="002A3B01" w:rsidRPr="00A10AEA" w:rsidRDefault="002A3B01" w:rsidP="00D00FCB">
            <w:pPr>
              <w:jc w:val="both"/>
              <w:rPr>
                <w:sz w:val="24"/>
                <w:szCs w:val="24"/>
                <w:lang w:val="vi-VN"/>
              </w:rPr>
            </w:pPr>
            <w:r w:rsidRPr="00565220">
              <w:rPr>
                <w:sz w:val="24"/>
                <w:szCs w:val="24"/>
                <w:lang w:val="vi-VN"/>
              </w:rPr>
              <w:t xml:space="preserve">Cấp bổ sung hoặc cấp lại giấy chứng nhận người có công do ngành </w:t>
            </w:r>
            <w:r w:rsidRPr="00A10AEA">
              <w:rPr>
                <w:sz w:val="24"/>
                <w:szCs w:val="24"/>
                <w:lang w:val="vi-VN"/>
              </w:rPr>
              <w:t>nội vụ</w:t>
            </w:r>
            <w:r w:rsidRPr="00565220">
              <w:rPr>
                <w:sz w:val="24"/>
                <w:szCs w:val="24"/>
                <w:lang w:val="vi-VN"/>
              </w:rPr>
              <w:t xml:space="preserve"> quản lý và giấy chứng nhận thân nhân liệt sĩ</w:t>
            </w:r>
          </w:p>
        </w:tc>
        <w:tc>
          <w:tcPr>
            <w:tcW w:w="1422" w:type="pct"/>
            <w:vAlign w:val="center"/>
          </w:tcPr>
          <w:p w14:paraId="58EF96DC" w14:textId="77777777" w:rsidR="002A3B01" w:rsidRPr="00A10AEA" w:rsidRDefault="002A3B01" w:rsidP="003B303C">
            <w:pPr>
              <w:pStyle w:val="NoSpacing"/>
              <w:jc w:val="both"/>
              <w:rPr>
                <w:sz w:val="24"/>
                <w:szCs w:val="24"/>
                <w:lang w:val="vi-VN"/>
              </w:rPr>
            </w:pPr>
            <w:r w:rsidRPr="00A10AEA">
              <w:rPr>
                <w:sz w:val="24"/>
                <w:szCs w:val="24"/>
                <w:lang w:val="vi-VN" w:eastAsia="vi-VN"/>
              </w:rPr>
              <w:t>15 ngày làm việc kể từ ngày nhận đủ hồ sơ</w:t>
            </w:r>
          </w:p>
        </w:tc>
        <w:tc>
          <w:tcPr>
            <w:tcW w:w="742" w:type="pct"/>
            <w:vAlign w:val="center"/>
          </w:tcPr>
          <w:p w14:paraId="7A7B670F" w14:textId="77777777" w:rsidR="002A3B01" w:rsidRPr="00A10AEA" w:rsidRDefault="002A3B01" w:rsidP="003B303C">
            <w:pPr>
              <w:pStyle w:val="NoSpacing"/>
              <w:jc w:val="both"/>
              <w:rPr>
                <w:sz w:val="24"/>
                <w:szCs w:val="24"/>
                <w:lang w:val="vi-VN" w:eastAsia="vi-VN"/>
              </w:rPr>
            </w:pPr>
            <w:r w:rsidRPr="00A10AEA">
              <w:rPr>
                <w:sz w:val="24"/>
                <w:szCs w:val="24"/>
                <w:lang w:val="vi-VN" w:eastAsia="vi-VN"/>
              </w:rPr>
              <w:t>UBND cấp xã, cơ quan quản lý hồ sơ</w:t>
            </w:r>
          </w:p>
          <w:p w14:paraId="6B2DB54A" w14:textId="77777777" w:rsidR="002A3B01" w:rsidRPr="00A10AEA" w:rsidRDefault="002A3B01" w:rsidP="003B303C">
            <w:pPr>
              <w:jc w:val="both"/>
              <w:rPr>
                <w:sz w:val="24"/>
                <w:szCs w:val="24"/>
                <w:lang w:val="vi-VN"/>
              </w:rPr>
            </w:pPr>
          </w:p>
        </w:tc>
        <w:tc>
          <w:tcPr>
            <w:tcW w:w="695" w:type="pct"/>
            <w:vMerge/>
            <w:vAlign w:val="center"/>
          </w:tcPr>
          <w:p w14:paraId="5390C80D" w14:textId="77777777" w:rsidR="002A3B01" w:rsidRPr="00A10AEA" w:rsidRDefault="002A3B01" w:rsidP="00D44B67">
            <w:pPr>
              <w:pStyle w:val="NormalWeb"/>
              <w:spacing w:line="234" w:lineRule="atLeast"/>
              <w:jc w:val="both"/>
              <w:rPr>
                <w:lang w:val="vi-VN"/>
              </w:rPr>
            </w:pPr>
          </w:p>
        </w:tc>
        <w:tc>
          <w:tcPr>
            <w:tcW w:w="947" w:type="pct"/>
            <w:vMerge/>
          </w:tcPr>
          <w:p w14:paraId="74577169" w14:textId="77777777" w:rsidR="002A3B01" w:rsidRPr="00A10AEA" w:rsidRDefault="002A3B01" w:rsidP="003B303C">
            <w:pPr>
              <w:jc w:val="both"/>
              <w:rPr>
                <w:sz w:val="24"/>
                <w:szCs w:val="24"/>
                <w:lang w:val="vi-VN"/>
              </w:rPr>
            </w:pPr>
          </w:p>
        </w:tc>
      </w:tr>
      <w:tr w:rsidR="00994E54" w:rsidRPr="00565220" w14:paraId="2A786EB8" w14:textId="77777777" w:rsidTr="000F4CCD">
        <w:trPr>
          <w:trHeight w:val="3801"/>
          <w:jc w:val="center"/>
        </w:trPr>
        <w:tc>
          <w:tcPr>
            <w:tcW w:w="195" w:type="pct"/>
            <w:vAlign w:val="center"/>
          </w:tcPr>
          <w:p w14:paraId="6F700287" w14:textId="77777777" w:rsidR="00994E54" w:rsidRPr="00565220" w:rsidRDefault="00994E54" w:rsidP="003B303C">
            <w:pPr>
              <w:jc w:val="both"/>
              <w:rPr>
                <w:sz w:val="24"/>
                <w:szCs w:val="24"/>
              </w:rPr>
            </w:pPr>
            <w:r w:rsidRPr="00565220">
              <w:rPr>
                <w:sz w:val="24"/>
                <w:szCs w:val="24"/>
              </w:rPr>
              <w:lastRenderedPageBreak/>
              <w:t>7</w:t>
            </w:r>
          </w:p>
        </w:tc>
        <w:tc>
          <w:tcPr>
            <w:tcW w:w="365" w:type="pct"/>
            <w:vAlign w:val="center"/>
          </w:tcPr>
          <w:p w14:paraId="371DD9E6" w14:textId="77777777" w:rsidR="00994E54" w:rsidRPr="00565220" w:rsidRDefault="00994E54" w:rsidP="003B303C">
            <w:pPr>
              <w:jc w:val="both"/>
              <w:rPr>
                <w:bCs/>
                <w:sz w:val="24"/>
                <w:szCs w:val="24"/>
                <w:lang w:val="vi-VN"/>
              </w:rPr>
            </w:pPr>
            <w:r w:rsidRPr="00565220">
              <w:rPr>
                <w:sz w:val="24"/>
                <w:szCs w:val="24"/>
              </w:rPr>
              <w:t>1.010816</w:t>
            </w:r>
          </w:p>
        </w:tc>
        <w:tc>
          <w:tcPr>
            <w:tcW w:w="634" w:type="pct"/>
            <w:vAlign w:val="center"/>
          </w:tcPr>
          <w:p w14:paraId="0F3D12EA" w14:textId="77777777" w:rsidR="00994E54" w:rsidRPr="00565220" w:rsidRDefault="00994E54" w:rsidP="003B303C">
            <w:pPr>
              <w:jc w:val="both"/>
              <w:rPr>
                <w:sz w:val="24"/>
                <w:szCs w:val="24"/>
                <w:lang w:val="vi-VN"/>
              </w:rPr>
            </w:pPr>
            <w:r w:rsidRPr="00565220">
              <w:rPr>
                <w:sz w:val="24"/>
                <w:szCs w:val="24"/>
                <w:lang w:val="vi-VN"/>
              </w:rPr>
              <w:t>Công nhận và giải quyết chế độ ưu đãi người hoạt động kháng chiến bị nhiễm chất độc hóa học</w:t>
            </w:r>
          </w:p>
          <w:p w14:paraId="350B63FD" w14:textId="77777777" w:rsidR="00994E54" w:rsidRPr="00A10AEA" w:rsidRDefault="00994E54" w:rsidP="003B303C">
            <w:pPr>
              <w:jc w:val="both"/>
              <w:rPr>
                <w:sz w:val="24"/>
                <w:szCs w:val="24"/>
                <w:lang w:val="vi-VN"/>
              </w:rPr>
            </w:pPr>
          </w:p>
        </w:tc>
        <w:tc>
          <w:tcPr>
            <w:tcW w:w="1422" w:type="pct"/>
            <w:vAlign w:val="center"/>
          </w:tcPr>
          <w:p w14:paraId="1107B79B" w14:textId="77777777" w:rsidR="00994E54" w:rsidRPr="00A10AEA" w:rsidRDefault="00994E54" w:rsidP="003B303C">
            <w:pPr>
              <w:pStyle w:val="NoSpacing"/>
              <w:jc w:val="both"/>
              <w:rPr>
                <w:sz w:val="24"/>
                <w:szCs w:val="24"/>
                <w:lang w:val="vi-VN"/>
              </w:rPr>
            </w:pPr>
            <w:r w:rsidRPr="00A10AEA">
              <w:rPr>
                <w:sz w:val="24"/>
                <w:szCs w:val="24"/>
                <w:lang w:val="vi-VN"/>
              </w:rPr>
              <w:t>- Trường hợp người hoạt động kháng chiến bị nhiễm chất độc hóa học: 34 ngày làm việc kể từ ngày nhận đủ hồ sơ;</w:t>
            </w:r>
          </w:p>
          <w:p w14:paraId="701B6EDA" w14:textId="77777777" w:rsidR="00994E54" w:rsidRPr="00565220" w:rsidRDefault="00994E54" w:rsidP="000F4CCD">
            <w:pPr>
              <w:pStyle w:val="NoSpacing"/>
              <w:spacing w:before="120" w:after="120"/>
              <w:jc w:val="both"/>
              <w:rPr>
                <w:sz w:val="24"/>
                <w:szCs w:val="24"/>
              </w:rPr>
            </w:pPr>
            <w:r w:rsidRPr="00565220">
              <w:rPr>
                <w:sz w:val="24"/>
                <w:szCs w:val="24"/>
              </w:rPr>
              <w:t>- Trường hợp người hoạt động kháng chiến có con đẻ bị dị dạng, dị tật đã được hưởng chế độ ưu đãi mà bố (mẹ) chưa được hưởng: 60 ngày làm việc kể từ ngày nhận đủ hồ sơ;</w:t>
            </w:r>
          </w:p>
          <w:p w14:paraId="67788E37" w14:textId="77777777" w:rsidR="00994E54" w:rsidRPr="000F4CCD" w:rsidRDefault="00994E54" w:rsidP="000F4CCD">
            <w:pPr>
              <w:pStyle w:val="NoSpacing"/>
              <w:jc w:val="both"/>
              <w:rPr>
                <w:sz w:val="24"/>
                <w:szCs w:val="24"/>
              </w:rPr>
            </w:pPr>
            <w:r w:rsidRPr="00565220">
              <w:rPr>
                <w:sz w:val="24"/>
                <w:szCs w:val="24"/>
              </w:rPr>
              <w:t>Trường hợp có vợ hoặc có chồng nhưng không có con đẻ: 10 ngày làm việc kể từ ngày nhận đủ hồ sơ.</w:t>
            </w:r>
          </w:p>
        </w:tc>
        <w:tc>
          <w:tcPr>
            <w:tcW w:w="742" w:type="pct"/>
            <w:vAlign w:val="center"/>
          </w:tcPr>
          <w:p w14:paraId="16F4B8E9" w14:textId="77777777" w:rsidR="00994E54" w:rsidRPr="00565220" w:rsidRDefault="00994E54" w:rsidP="003B303C">
            <w:pPr>
              <w:jc w:val="both"/>
              <w:rPr>
                <w:b/>
                <w:sz w:val="24"/>
                <w:szCs w:val="24"/>
              </w:rPr>
            </w:pPr>
            <w:r w:rsidRPr="00565220">
              <w:rPr>
                <w:sz w:val="24"/>
                <w:szCs w:val="24"/>
              </w:rPr>
              <w:t xml:space="preserve">Sở Nội vụ; Hội đồng giám định y khoa cấp tỉnh; </w:t>
            </w:r>
            <w:r>
              <w:rPr>
                <w:sz w:val="24"/>
                <w:szCs w:val="24"/>
              </w:rPr>
              <w:t>UBND</w:t>
            </w:r>
            <w:r w:rsidRPr="00565220">
              <w:rPr>
                <w:sz w:val="24"/>
                <w:szCs w:val="24"/>
              </w:rPr>
              <w:t xml:space="preserve"> cấp xã</w:t>
            </w:r>
          </w:p>
          <w:p w14:paraId="45668FD2" w14:textId="77777777" w:rsidR="00994E54" w:rsidRPr="00565220" w:rsidRDefault="00994E54" w:rsidP="003B303C">
            <w:pPr>
              <w:jc w:val="both"/>
              <w:rPr>
                <w:sz w:val="24"/>
                <w:szCs w:val="24"/>
              </w:rPr>
            </w:pPr>
          </w:p>
        </w:tc>
        <w:tc>
          <w:tcPr>
            <w:tcW w:w="695" w:type="pct"/>
            <w:vMerge w:val="restart"/>
            <w:vAlign w:val="center"/>
          </w:tcPr>
          <w:p w14:paraId="0AA84894" w14:textId="77777777" w:rsidR="00994E54" w:rsidRPr="00565220" w:rsidRDefault="00994E54" w:rsidP="00304C28">
            <w:pPr>
              <w:pStyle w:val="NormalWeb"/>
              <w:spacing w:before="120" w:beforeAutospacing="0" w:after="120" w:afterAutospacing="0"/>
              <w:jc w:val="both"/>
              <w:rPr>
                <w:lang w:val="vi-VN"/>
              </w:rPr>
            </w:pPr>
            <w:r w:rsidRPr="00565220">
              <w:rPr>
                <w:lang w:val="vi-VN"/>
              </w:rPr>
              <w:t>- Tiếp nhận hồ sơ và trả kết quả trực tiếp;</w:t>
            </w:r>
          </w:p>
          <w:p w14:paraId="74F50EB5" w14:textId="77777777" w:rsidR="00994E54" w:rsidRPr="00565220" w:rsidRDefault="00994E54" w:rsidP="00304C28">
            <w:pPr>
              <w:pStyle w:val="NormalWeb"/>
              <w:spacing w:before="120" w:beforeAutospacing="0" w:after="120" w:afterAutospacing="0"/>
              <w:jc w:val="both"/>
              <w:rPr>
                <w:lang w:val="vi-VN"/>
              </w:rPr>
            </w:pPr>
            <w:r w:rsidRPr="00565220">
              <w:rPr>
                <w:lang w:val="vi-VN"/>
              </w:rPr>
              <w:t>- Tiếp nhận hồ sơ và trả kết quả qua bưu chính công ích;</w:t>
            </w:r>
          </w:p>
          <w:p w14:paraId="784237C0" w14:textId="77777777" w:rsidR="00994E54" w:rsidRPr="00565220" w:rsidRDefault="00994E54" w:rsidP="00304C28">
            <w:pPr>
              <w:pStyle w:val="NormalWeb"/>
              <w:spacing w:before="120" w:beforeAutospacing="0" w:after="120" w:afterAutospacing="0" w:line="234" w:lineRule="atLeast"/>
              <w:jc w:val="both"/>
              <w:rPr>
                <w:lang w:val="vi-VN"/>
              </w:rPr>
            </w:pPr>
            <w:r w:rsidRPr="00565220">
              <w:rPr>
                <w:lang w:val="vi-VN"/>
              </w:rPr>
              <w:t>- Tiếp nhận hồ sơ trực tuyến.</w:t>
            </w:r>
          </w:p>
        </w:tc>
        <w:tc>
          <w:tcPr>
            <w:tcW w:w="947" w:type="pct"/>
            <w:vMerge w:val="restart"/>
            <w:vAlign w:val="center"/>
          </w:tcPr>
          <w:p w14:paraId="1F61C6A6" w14:textId="77777777" w:rsidR="00994E54" w:rsidRPr="00565220" w:rsidRDefault="00994E54" w:rsidP="00A35EC1">
            <w:pPr>
              <w:spacing w:before="120" w:after="120"/>
              <w:jc w:val="both"/>
              <w:rPr>
                <w:sz w:val="24"/>
                <w:szCs w:val="24"/>
              </w:rPr>
            </w:pPr>
            <w:r w:rsidRPr="00565220">
              <w:rPr>
                <w:sz w:val="24"/>
                <w:szCs w:val="24"/>
              </w:rPr>
              <w:t>- Pháp</w:t>
            </w:r>
            <w:r w:rsidRPr="00565220">
              <w:rPr>
                <w:spacing w:val="-2"/>
                <w:sz w:val="24"/>
                <w:szCs w:val="24"/>
              </w:rPr>
              <w:t xml:space="preserve"> </w:t>
            </w:r>
            <w:r w:rsidRPr="00565220">
              <w:rPr>
                <w:sz w:val="24"/>
                <w:szCs w:val="24"/>
              </w:rPr>
              <w:t>lệnh</w:t>
            </w:r>
            <w:r w:rsidRPr="00565220">
              <w:rPr>
                <w:spacing w:val="-2"/>
                <w:sz w:val="24"/>
                <w:szCs w:val="24"/>
              </w:rPr>
              <w:t xml:space="preserve"> </w:t>
            </w:r>
            <w:r w:rsidRPr="00565220">
              <w:rPr>
                <w:sz w:val="24"/>
                <w:szCs w:val="24"/>
              </w:rPr>
              <w:t>Ưu</w:t>
            </w:r>
            <w:r w:rsidRPr="00565220">
              <w:rPr>
                <w:spacing w:val="-2"/>
                <w:sz w:val="24"/>
                <w:szCs w:val="24"/>
              </w:rPr>
              <w:t xml:space="preserve"> </w:t>
            </w:r>
            <w:r w:rsidRPr="00565220">
              <w:rPr>
                <w:sz w:val="24"/>
                <w:szCs w:val="24"/>
              </w:rPr>
              <w:t>đãi</w:t>
            </w:r>
            <w:r w:rsidRPr="00565220">
              <w:rPr>
                <w:spacing w:val="-2"/>
                <w:sz w:val="24"/>
                <w:szCs w:val="24"/>
              </w:rPr>
              <w:t xml:space="preserve"> </w:t>
            </w:r>
            <w:r w:rsidRPr="00565220">
              <w:rPr>
                <w:sz w:val="24"/>
                <w:szCs w:val="24"/>
              </w:rPr>
              <w:t>người</w:t>
            </w:r>
            <w:r w:rsidRPr="00565220">
              <w:rPr>
                <w:spacing w:val="-2"/>
                <w:sz w:val="24"/>
                <w:szCs w:val="24"/>
              </w:rPr>
              <w:t xml:space="preserve"> </w:t>
            </w:r>
            <w:r w:rsidRPr="00565220">
              <w:rPr>
                <w:sz w:val="24"/>
                <w:szCs w:val="24"/>
              </w:rPr>
              <w:t>có</w:t>
            </w:r>
            <w:r w:rsidRPr="00565220">
              <w:rPr>
                <w:spacing w:val="-2"/>
                <w:sz w:val="24"/>
                <w:szCs w:val="24"/>
              </w:rPr>
              <w:t xml:space="preserve"> </w:t>
            </w:r>
            <w:r w:rsidRPr="00565220">
              <w:rPr>
                <w:sz w:val="24"/>
                <w:szCs w:val="24"/>
              </w:rPr>
              <w:t>công</w:t>
            </w:r>
            <w:r w:rsidRPr="00565220">
              <w:rPr>
                <w:spacing w:val="-5"/>
                <w:sz w:val="24"/>
                <w:szCs w:val="24"/>
              </w:rPr>
              <w:t xml:space="preserve"> </w:t>
            </w:r>
            <w:r w:rsidRPr="00565220">
              <w:rPr>
                <w:sz w:val="24"/>
                <w:szCs w:val="24"/>
              </w:rPr>
              <w:t>với</w:t>
            </w:r>
            <w:r w:rsidRPr="00565220">
              <w:rPr>
                <w:spacing w:val="-2"/>
                <w:sz w:val="24"/>
                <w:szCs w:val="24"/>
              </w:rPr>
              <w:t xml:space="preserve"> </w:t>
            </w:r>
            <w:r w:rsidRPr="00565220">
              <w:rPr>
                <w:sz w:val="24"/>
                <w:szCs w:val="24"/>
              </w:rPr>
              <w:t>cách</w:t>
            </w:r>
            <w:r w:rsidRPr="00565220">
              <w:rPr>
                <w:spacing w:val="-2"/>
                <w:sz w:val="24"/>
                <w:szCs w:val="24"/>
              </w:rPr>
              <w:t xml:space="preserve"> </w:t>
            </w:r>
            <w:r w:rsidRPr="00565220">
              <w:rPr>
                <w:sz w:val="24"/>
                <w:szCs w:val="24"/>
              </w:rPr>
              <w:t>mạng</w:t>
            </w:r>
            <w:r w:rsidRPr="00565220">
              <w:rPr>
                <w:spacing w:val="-2"/>
                <w:sz w:val="24"/>
                <w:szCs w:val="24"/>
              </w:rPr>
              <w:t xml:space="preserve"> </w:t>
            </w:r>
            <w:r w:rsidRPr="00565220">
              <w:rPr>
                <w:sz w:val="24"/>
                <w:szCs w:val="24"/>
              </w:rPr>
              <w:t>năm</w:t>
            </w:r>
            <w:r w:rsidRPr="00565220">
              <w:rPr>
                <w:spacing w:val="-6"/>
                <w:sz w:val="24"/>
                <w:szCs w:val="24"/>
              </w:rPr>
              <w:t xml:space="preserve"> </w:t>
            </w:r>
            <w:r w:rsidRPr="00565220">
              <w:rPr>
                <w:spacing w:val="-2"/>
                <w:sz w:val="24"/>
                <w:szCs w:val="24"/>
              </w:rPr>
              <w:t>2020;</w:t>
            </w:r>
          </w:p>
          <w:p w14:paraId="050E9890" w14:textId="77777777" w:rsidR="00994E54" w:rsidRPr="00565220" w:rsidRDefault="00994E54" w:rsidP="00A35EC1">
            <w:pPr>
              <w:spacing w:before="120" w:after="120"/>
              <w:jc w:val="both"/>
              <w:rPr>
                <w:sz w:val="24"/>
                <w:szCs w:val="24"/>
              </w:rPr>
            </w:pPr>
            <w:r>
              <w:rPr>
                <w:sz w:val="24"/>
                <w:szCs w:val="24"/>
              </w:rPr>
              <w:t>- Nghị quyết số 190/2025/QH15</w:t>
            </w:r>
            <w:r w:rsidRPr="00565220">
              <w:rPr>
                <w:sz w:val="24"/>
                <w:szCs w:val="24"/>
              </w:rPr>
              <w:t>;</w:t>
            </w:r>
          </w:p>
          <w:p w14:paraId="1BFF8004" w14:textId="77777777" w:rsidR="00994E54" w:rsidRPr="00565220" w:rsidRDefault="00994E54" w:rsidP="00A35EC1">
            <w:pPr>
              <w:spacing w:before="120" w:after="120"/>
              <w:jc w:val="both"/>
              <w:rPr>
                <w:sz w:val="24"/>
                <w:szCs w:val="24"/>
              </w:rPr>
            </w:pPr>
            <w:r w:rsidRPr="00565220">
              <w:rPr>
                <w:sz w:val="24"/>
                <w:szCs w:val="24"/>
              </w:rPr>
              <w:t>- Nghị định số 131/2021/NĐ-C</w:t>
            </w:r>
            <w:r>
              <w:rPr>
                <w:sz w:val="24"/>
                <w:szCs w:val="24"/>
              </w:rPr>
              <w:t>P ngày 30/12/2021 của Chính phủ</w:t>
            </w:r>
            <w:r w:rsidRPr="00565220">
              <w:rPr>
                <w:sz w:val="24"/>
                <w:szCs w:val="24"/>
              </w:rPr>
              <w:t>;</w:t>
            </w:r>
          </w:p>
          <w:p w14:paraId="33DED9AB" w14:textId="77777777" w:rsidR="00994E54" w:rsidRPr="00565220" w:rsidRDefault="00994E54" w:rsidP="00A35EC1">
            <w:pPr>
              <w:spacing w:before="120" w:after="120"/>
              <w:jc w:val="both"/>
              <w:rPr>
                <w:sz w:val="24"/>
                <w:szCs w:val="24"/>
              </w:rPr>
            </w:pPr>
            <w:r w:rsidRPr="00565220">
              <w:rPr>
                <w:sz w:val="24"/>
                <w:szCs w:val="24"/>
                <w:lang w:val="vi-VN"/>
              </w:rPr>
              <w:t xml:space="preserve">- </w:t>
            </w:r>
            <w:r w:rsidRPr="00565220">
              <w:rPr>
                <w:sz w:val="24"/>
                <w:szCs w:val="24"/>
              </w:rPr>
              <w:t>Nghị định số 25/2025/NĐ-CP ngày 21/2/2025 của Chính phủ ;</w:t>
            </w:r>
          </w:p>
          <w:p w14:paraId="07514227" w14:textId="77777777" w:rsidR="00994E54" w:rsidRPr="00565220" w:rsidRDefault="00994E54" w:rsidP="00A35EC1">
            <w:pPr>
              <w:spacing w:before="120" w:after="120"/>
              <w:jc w:val="both"/>
              <w:rPr>
                <w:sz w:val="24"/>
                <w:szCs w:val="24"/>
              </w:rPr>
            </w:pPr>
            <w:r w:rsidRPr="00565220">
              <w:rPr>
                <w:sz w:val="24"/>
                <w:szCs w:val="24"/>
              </w:rPr>
              <w:t>- Nghị</w:t>
            </w:r>
            <w:r>
              <w:rPr>
                <w:sz w:val="24"/>
                <w:szCs w:val="24"/>
              </w:rPr>
              <w:t xml:space="preserve"> định số 129/2025/NĐ-CP ngày 11/6/2025 của Chính phủ</w:t>
            </w:r>
            <w:r w:rsidRPr="00565220">
              <w:rPr>
                <w:sz w:val="24"/>
                <w:szCs w:val="24"/>
              </w:rPr>
              <w:t>;</w:t>
            </w:r>
          </w:p>
          <w:p w14:paraId="53637B27" w14:textId="77777777" w:rsidR="00994E54" w:rsidRPr="00565220" w:rsidRDefault="00994E54" w:rsidP="00A35EC1">
            <w:pPr>
              <w:spacing w:after="120"/>
              <w:jc w:val="both"/>
              <w:rPr>
                <w:sz w:val="24"/>
                <w:szCs w:val="24"/>
              </w:rPr>
            </w:pPr>
            <w:r w:rsidRPr="00565220">
              <w:rPr>
                <w:spacing w:val="-2"/>
                <w:sz w:val="24"/>
                <w:szCs w:val="24"/>
                <w:lang w:val="vi-VN"/>
              </w:rPr>
              <w:t xml:space="preserve">- </w:t>
            </w:r>
            <w:r w:rsidRPr="00565220">
              <w:rPr>
                <w:spacing w:val="-2"/>
                <w:sz w:val="24"/>
                <w:szCs w:val="24"/>
              </w:rPr>
              <w:t>Nghị quyết số 24/2026/NQ-CР ngày 29/4/</w:t>
            </w:r>
            <w:r>
              <w:rPr>
                <w:spacing w:val="-2"/>
                <w:sz w:val="24"/>
                <w:szCs w:val="24"/>
              </w:rPr>
              <w:t>2026 của Chính phủ</w:t>
            </w:r>
            <w:r w:rsidRPr="00565220">
              <w:rPr>
                <w:spacing w:val="-2"/>
                <w:sz w:val="24"/>
                <w:szCs w:val="24"/>
              </w:rPr>
              <w:t>.</w:t>
            </w:r>
          </w:p>
        </w:tc>
      </w:tr>
      <w:tr w:rsidR="00994E54" w:rsidRPr="00565220" w14:paraId="65340DCD" w14:textId="77777777" w:rsidTr="000F4CCD">
        <w:trPr>
          <w:trHeight w:val="2468"/>
          <w:jc w:val="center"/>
        </w:trPr>
        <w:tc>
          <w:tcPr>
            <w:tcW w:w="195" w:type="pct"/>
            <w:vAlign w:val="center"/>
          </w:tcPr>
          <w:p w14:paraId="693C63BB" w14:textId="77777777" w:rsidR="00994E54" w:rsidRPr="00565220" w:rsidRDefault="00994E54" w:rsidP="009C0BEF">
            <w:pPr>
              <w:jc w:val="center"/>
              <w:rPr>
                <w:sz w:val="24"/>
                <w:szCs w:val="24"/>
              </w:rPr>
            </w:pPr>
            <w:r w:rsidRPr="00565220">
              <w:rPr>
                <w:sz w:val="24"/>
                <w:szCs w:val="24"/>
              </w:rPr>
              <w:t>8</w:t>
            </w:r>
          </w:p>
        </w:tc>
        <w:tc>
          <w:tcPr>
            <w:tcW w:w="365" w:type="pct"/>
            <w:vAlign w:val="center"/>
          </w:tcPr>
          <w:p w14:paraId="4CCAE36F" w14:textId="77777777" w:rsidR="00994E54" w:rsidRPr="00565220" w:rsidRDefault="00994E54" w:rsidP="009C0BEF">
            <w:pPr>
              <w:jc w:val="center"/>
              <w:rPr>
                <w:bCs/>
                <w:sz w:val="24"/>
                <w:szCs w:val="24"/>
                <w:lang w:val="vi-VN"/>
              </w:rPr>
            </w:pPr>
            <w:r w:rsidRPr="00565220">
              <w:rPr>
                <w:sz w:val="24"/>
                <w:szCs w:val="24"/>
              </w:rPr>
              <w:t>1.010817</w:t>
            </w:r>
          </w:p>
        </w:tc>
        <w:tc>
          <w:tcPr>
            <w:tcW w:w="634" w:type="pct"/>
            <w:vAlign w:val="center"/>
          </w:tcPr>
          <w:p w14:paraId="1E8405BF" w14:textId="77777777" w:rsidR="00994E54" w:rsidRPr="00565220" w:rsidRDefault="00994E54" w:rsidP="003B303C">
            <w:pPr>
              <w:jc w:val="both"/>
              <w:rPr>
                <w:sz w:val="24"/>
                <w:szCs w:val="24"/>
              </w:rPr>
            </w:pPr>
            <w:r w:rsidRPr="00565220">
              <w:rPr>
                <w:sz w:val="24"/>
                <w:szCs w:val="24"/>
                <w:lang w:val="vi-VN"/>
              </w:rPr>
              <w:t>Công nhận và giải quyết chế độ con đẻ của người hoạt động kháng chiến bị nhiễm chất độc hóa học</w:t>
            </w:r>
          </w:p>
        </w:tc>
        <w:tc>
          <w:tcPr>
            <w:tcW w:w="1422" w:type="pct"/>
            <w:vAlign w:val="center"/>
          </w:tcPr>
          <w:p w14:paraId="49DD43DB" w14:textId="77777777" w:rsidR="00994E54" w:rsidRPr="00565220" w:rsidRDefault="00994E54" w:rsidP="003B303C">
            <w:pPr>
              <w:jc w:val="both"/>
              <w:rPr>
                <w:sz w:val="24"/>
                <w:szCs w:val="24"/>
              </w:rPr>
            </w:pPr>
            <w:r w:rsidRPr="00565220">
              <w:rPr>
                <w:sz w:val="24"/>
                <w:szCs w:val="24"/>
              </w:rPr>
              <w:t>32</w:t>
            </w:r>
            <w:r w:rsidRPr="00565220">
              <w:rPr>
                <w:spacing w:val="-4"/>
                <w:sz w:val="24"/>
                <w:szCs w:val="24"/>
              </w:rPr>
              <w:t xml:space="preserve"> </w:t>
            </w:r>
            <w:r w:rsidRPr="00565220">
              <w:rPr>
                <w:sz w:val="24"/>
                <w:szCs w:val="24"/>
              </w:rPr>
              <w:t>ngày làm việc</w:t>
            </w:r>
            <w:r w:rsidRPr="00565220">
              <w:rPr>
                <w:spacing w:val="-6"/>
                <w:sz w:val="24"/>
                <w:szCs w:val="24"/>
              </w:rPr>
              <w:t xml:space="preserve"> </w:t>
            </w:r>
            <w:r w:rsidRPr="00565220">
              <w:rPr>
                <w:sz w:val="24"/>
                <w:szCs w:val="24"/>
              </w:rPr>
              <w:t>kể</w:t>
            </w:r>
            <w:r w:rsidRPr="00565220">
              <w:rPr>
                <w:spacing w:val="-2"/>
                <w:sz w:val="24"/>
                <w:szCs w:val="24"/>
              </w:rPr>
              <w:t xml:space="preserve"> </w:t>
            </w:r>
            <w:r w:rsidRPr="00565220">
              <w:rPr>
                <w:sz w:val="24"/>
                <w:szCs w:val="24"/>
              </w:rPr>
              <w:t>từ</w:t>
            </w:r>
            <w:r w:rsidRPr="00565220">
              <w:rPr>
                <w:spacing w:val="-3"/>
                <w:sz w:val="24"/>
                <w:szCs w:val="24"/>
              </w:rPr>
              <w:t xml:space="preserve"> </w:t>
            </w:r>
            <w:r w:rsidRPr="00565220">
              <w:rPr>
                <w:sz w:val="24"/>
                <w:szCs w:val="24"/>
              </w:rPr>
              <w:t>ngày</w:t>
            </w:r>
            <w:r w:rsidRPr="00565220">
              <w:rPr>
                <w:spacing w:val="-6"/>
                <w:sz w:val="24"/>
                <w:szCs w:val="24"/>
              </w:rPr>
              <w:t xml:space="preserve"> </w:t>
            </w:r>
            <w:r w:rsidRPr="00565220">
              <w:rPr>
                <w:sz w:val="24"/>
                <w:szCs w:val="24"/>
              </w:rPr>
              <w:t>nhận</w:t>
            </w:r>
            <w:r w:rsidRPr="00565220">
              <w:rPr>
                <w:spacing w:val="-1"/>
                <w:sz w:val="24"/>
                <w:szCs w:val="24"/>
              </w:rPr>
              <w:t xml:space="preserve"> </w:t>
            </w:r>
            <w:r w:rsidRPr="00565220">
              <w:rPr>
                <w:sz w:val="24"/>
                <w:szCs w:val="24"/>
              </w:rPr>
              <w:t>đủ</w:t>
            </w:r>
            <w:r w:rsidRPr="00565220">
              <w:rPr>
                <w:spacing w:val="-3"/>
                <w:sz w:val="24"/>
                <w:szCs w:val="24"/>
              </w:rPr>
              <w:t xml:space="preserve"> </w:t>
            </w:r>
            <w:r w:rsidRPr="00565220">
              <w:rPr>
                <w:sz w:val="24"/>
                <w:szCs w:val="24"/>
              </w:rPr>
              <w:t>hồ</w:t>
            </w:r>
            <w:r w:rsidRPr="00565220">
              <w:rPr>
                <w:spacing w:val="-3"/>
                <w:sz w:val="24"/>
                <w:szCs w:val="24"/>
              </w:rPr>
              <w:t xml:space="preserve"> </w:t>
            </w:r>
            <w:r w:rsidRPr="00565220">
              <w:rPr>
                <w:sz w:val="24"/>
                <w:szCs w:val="24"/>
              </w:rPr>
              <w:t>sơ</w:t>
            </w:r>
            <w:r w:rsidRPr="00565220">
              <w:rPr>
                <w:spacing w:val="-4"/>
                <w:sz w:val="24"/>
                <w:szCs w:val="24"/>
              </w:rPr>
              <w:t xml:space="preserve"> </w:t>
            </w:r>
            <w:r w:rsidRPr="00565220">
              <w:rPr>
                <w:sz w:val="24"/>
                <w:szCs w:val="24"/>
              </w:rPr>
              <w:t>theo</w:t>
            </w:r>
            <w:r w:rsidRPr="00565220">
              <w:rPr>
                <w:spacing w:val="-1"/>
                <w:sz w:val="24"/>
                <w:szCs w:val="24"/>
              </w:rPr>
              <w:t xml:space="preserve"> </w:t>
            </w:r>
            <w:r w:rsidRPr="00565220">
              <w:rPr>
                <w:sz w:val="24"/>
                <w:szCs w:val="24"/>
              </w:rPr>
              <w:t>quy</w:t>
            </w:r>
            <w:r w:rsidRPr="00565220">
              <w:rPr>
                <w:spacing w:val="-6"/>
                <w:sz w:val="24"/>
                <w:szCs w:val="24"/>
              </w:rPr>
              <w:t xml:space="preserve"> </w:t>
            </w:r>
            <w:r w:rsidRPr="00565220">
              <w:rPr>
                <w:sz w:val="24"/>
                <w:szCs w:val="24"/>
              </w:rPr>
              <w:t>định</w:t>
            </w:r>
          </w:p>
        </w:tc>
        <w:tc>
          <w:tcPr>
            <w:tcW w:w="742" w:type="pct"/>
            <w:vAlign w:val="center"/>
          </w:tcPr>
          <w:p w14:paraId="48810FBC" w14:textId="77777777" w:rsidR="00994E54" w:rsidRPr="00565220" w:rsidRDefault="00994E54" w:rsidP="003B303C">
            <w:pPr>
              <w:jc w:val="both"/>
              <w:rPr>
                <w:b/>
                <w:sz w:val="24"/>
                <w:szCs w:val="24"/>
              </w:rPr>
            </w:pPr>
            <w:r w:rsidRPr="00565220">
              <w:rPr>
                <w:sz w:val="24"/>
                <w:szCs w:val="24"/>
              </w:rPr>
              <w:t xml:space="preserve">Sở Nội vụ; Hội đồng giám định y khoa cấp tỉnh; </w:t>
            </w:r>
            <w:r>
              <w:rPr>
                <w:sz w:val="24"/>
                <w:szCs w:val="24"/>
              </w:rPr>
              <w:t>UBND</w:t>
            </w:r>
            <w:r w:rsidRPr="00565220">
              <w:rPr>
                <w:sz w:val="24"/>
                <w:szCs w:val="24"/>
              </w:rPr>
              <w:t xml:space="preserve"> cấp xã</w:t>
            </w:r>
          </w:p>
          <w:p w14:paraId="1A457DB6" w14:textId="77777777" w:rsidR="00994E54" w:rsidRPr="00565220" w:rsidRDefault="00994E54" w:rsidP="003B303C">
            <w:pPr>
              <w:jc w:val="both"/>
              <w:rPr>
                <w:sz w:val="24"/>
                <w:szCs w:val="24"/>
              </w:rPr>
            </w:pPr>
          </w:p>
        </w:tc>
        <w:tc>
          <w:tcPr>
            <w:tcW w:w="695" w:type="pct"/>
            <w:vMerge/>
            <w:vAlign w:val="center"/>
          </w:tcPr>
          <w:p w14:paraId="76F45D7F" w14:textId="77777777" w:rsidR="00994E54" w:rsidRPr="00565220" w:rsidRDefault="00994E54" w:rsidP="003B303C">
            <w:pPr>
              <w:pStyle w:val="NormalWeb"/>
              <w:spacing w:before="120" w:after="120" w:line="234" w:lineRule="atLeast"/>
              <w:jc w:val="both"/>
              <w:rPr>
                <w:lang w:val="vi-VN"/>
              </w:rPr>
            </w:pPr>
          </w:p>
        </w:tc>
        <w:tc>
          <w:tcPr>
            <w:tcW w:w="947" w:type="pct"/>
            <w:vMerge/>
            <w:vAlign w:val="center"/>
          </w:tcPr>
          <w:p w14:paraId="17B3BBB0" w14:textId="77777777" w:rsidR="00994E54" w:rsidRPr="00565220" w:rsidRDefault="00994E54" w:rsidP="00271343">
            <w:pPr>
              <w:spacing w:after="120"/>
              <w:jc w:val="both"/>
              <w:rPr>
                <w:sz w:val="24"/>
                <w:szCs w:val="24"/>
              </w:rPr>
            </w:pPr>
          </w:p>
        </w:tc>
      </w:tr>
      <w:tr w:rsidR="00994E54" w:rsidRPr="00565220" w14:paraId="4881DAC5" w14:textId="77777777" w:rsidTr="00ED424B">
        <w:trPr>
          <w:trHeight w:val="2614"/>
          <w:jc w:val="center"/>
        </w:trPr>
        <w:tc>
          <w:tcPr>
            <w:tcW w:w="195" w:type="pct"/>
            <w:vAlign w:val="center"/>
          </w:tcPr>
          <w:p w14:paraId="19025A86" w14:textId="77777777" w:rsidR="00994E54" w:rsidRPr="00565220" w:rsidRDefault="00994E54" w:rsidP="009C0BEF">
            <w:pPr>
              <w:jc w:val="center"/>
              <w:rPr>
                <w:sz w:val="24"/>
                <w:szCs w:val="24"/>
              </w:rPr>
            </w:pPr>
            <w:r w:rsidRPr="00565220">
              <w:rPr>
                <w:sz w:val="24"/>
                <w:szCs w:val="24"/>
              </w:rPr>
              <w:t>9</w:t>
            </w:r>
          </w:p>
        </w:tc>
        <w:tc>
          <w:tcPr>
            <w:tcW w:w="365" w:type="pct"/>
            <w:vAlign w:val="center"/>
          </w:tcPr>
          <w:p w14:paraId="0A57937C" w14:textId="77777777" w:rsidR="00994E54" w:rsidRPr="00565220" w:rsidRDefault="00994E54" w:rsidP="009C0BEF">
            <w:pPr>
              <w:jc w:val="center"/>
              <w:rPr>
                <w:bCs/>
                <w:sz w:val="24"/>
                <w:szCs w:val="24"/>
                <w:lang w:val="vi-VN"/>
              </w:rPr>
            </w:pPr>
            <w:r w:rsidRPr="00565220">
              <w:rPr>
                <w:sz w:val="24"/>
                <w:szCs w:val="24"/>
              </w:rPr>
              <w:t>1.010818</w:t>
            </w:r>
          </w:p>
        </w:tc>
        <w:tc>
          <w:tcPr>
            <w:tcW w:w="634" w:type="pct"/>
            <w:vAlign w:val="center"/>
          </w:tcPr>
          <w:p w14:paraId="5CC1B67D" w14:textId="77777777" w:rsidR="00994E54" w:rsidRPr="00565220" w:rsidRDefault="00994E54" w:rsidP="00D00FCB">
            <w:pPr>
              <w:jc w:val="both"/>
              <w:rPr>
                <w:sz w:val="24"/>
                <w:szCs w:val="24"/>
              </w:rPr>
            </w:pPr>
            <w:r w:rsidRPr="00565220">
              <w:rPr>
                <w:sz w:val="24"/>
                <w:szCs w:val="24"/>
                <w:lang w:val="vi-VN"/>
              </w:rPr>
              <w:t>Công nhận và giải quyết chế độ người hoạt động cách mạng, kháng chiến, bảo vệ tổ quốc, làm nghĩa vụ quốc tế bị địch bắt tù, đày</w:t>
            </w:r>
          </w:p>
        </w:tc>
        <w:tc>
          <w:tcPr>
            <w:tcW w:w="1422" w:type="pct"/>
            <w:vAlign w:val="center"/>
          </w:tcPr>
          <w:p w14:paraId="0E82CD54" w14:textId="77777777" w:rsidR="00994E54" w:rsidRPr="00565220" w:rsidRDefault="00994E54" w:rsidP="003B303C">
            <w:pPr>
              <w:jc w:val="both"/>
              <w:rPr>
                <w:sz w:val="24"/>
                <w:szCs w:val="24"/>
              </w:rPr>
            </w:pPr>
            <w:r w:rsidRPr="00565220">
              <w:rPr>
                <w:sz w:val="24"/>
                <w:szCs w:val="24"/>
              </w:rPr>
              <w:t>12</w:t>
            </w:r>
            <w:r w:rsidRPr="00565220">
              <w:rPr>
                <w:spacing w:val="-2"/>
                <w:sz w:val="24"/>
                <w:szCs w:val="24"/>
              </w:rPr>
              <w:t xml:space="preserve"> </w:t>
            </w:r>
            <w:r w:rsidRPr="00565220">
              <w:rPr>
                <w:sz w:val="24"/>
                <w:szCs w:val="24"/>
              </w:rPr>
              <w:t>ngày làm việc</w:t>
            </w:r>
            <w:r w:rsidRPr="00565220">
              <w:rPr>
                <w:spacing w:val="-5"/>
                <w:sz w:val="24"/>
                <w:szCs w:val="24"/>
              </w:rPr>
              <w:t xml:space="preserve"> </w:t>
            </w:r>
            <w:r w:rsidRPr="00565220">
              <w:rPr>
                <w:sz w:val="24"/>
                <w:szCs w:val="24"/>
              </w:rPr>
              <w:t>kể</w:t>
            </w:r>
            <w:r w:rsidRPr="00565220">
              <w:rPr>
                <w:spacing w:val="-3"/>
                <w:sz w:val="24"/>
                <w:szCs w:val="24"/>
              </w:rPr>
              <w:t xml:space="preserve"> </w:t>
            </w:r>
            <w:r w:rsidRPr="00565220">
              <w:rPr>
                <w:sz w:val="24"/>
                <w:szCs w:val="24"/>
              </w:rPr>
              <w:t>từ</w:t>
            </w:r>
            <w:r w:rsidRPr="00565220">
              <w:rPr>
                <w:spacing w:val="-3"/>
                <w:sz w:val="24"/>
                <w:szCs w:val="24"/>
              </w:rPr>
              <w:t xml:space="preserve"> </w:t>
            </w:r>
            <w:r w:rsidRPr="00565220">
              <w:rPr>
                <w:sz w:val="24"/>
                <w:szCs w:val="24"/>
              </w:rPr>
              <w:t>ngày</w:t>
            </w:r>
            <w:r w:rsidRPr="00565220">
              <w:rPr>
                <w:spacing w:val="-5"/>
                <w:sz w:val="24"/>
                <w:szCs w:val="24"/>
              </w:rPr>
              <w:t xml:space="preserve"> </w:t>
            </w:r>
            <w:r w:rsidRPr="00565220">
              <w:rPr>
                <w:sz w:val="24"/>
                <w:szCs w:val="24"/>
              </w:rPr>
              <w:t>nhận</w:t>
            </w:r>
            <w:r w:rsidRPr="00565220">
              <w:rPr>
                <w:spacing w:val="-2"/>
                <w:sz w:val="24"/>
                <w:szCs w:val="24"/>
              </w:rPr>
              <w:t xml:space="preserve"> </w:t>
            </w:r>
            <w:r w:rsidRPr="00565220">
              <w:rPr>
                <w:sz w:val="24"/>
                <w:szCs w:val="24"/>
              </w:rPr>
              <w:t>đủ</w:t>
            </w:r>
            <w:r w:rsidRPr="00565220">
              <w:rPr>
                <w:spacing w:val="-1"/>
                <w:sz w:val="24"/>
                <w:szCs w:val="24"/>
              </w:rPr>
              <w:t xml:space="preserve"> </w:t>
            </w:r>
            <w:r w:rsidRPr="00565220">
              <w:rPr>
                <w:sz w:val="24"/>
                <w:szCs w:val="24"/>
              </w:rPr>
              <w:t>hồ</w:t>
            </w:r>
            <w:r w:rsidRPr="00565220">
              <w:rPr>
                <w:spacing w:val="-3"/>
                <w:sz w:val="24"/>
                <w:szCs w:val="24"/>
              </w:rPr>
              <w:t xml:space="preserve"> </w:t>
            </w:r>
            <w:r w:rsidRPr="00565220">
              <w:rPr>
                <w:sz w:val="24"/>
                <w:szCs w:val="24"/>
              </w:rPr>
              <w:t>sơ</w:t>
            </w:r>
          </w:p>
        </w:tc>
        <w:tc>
          <w:tcPr>
            <w:tcW w:w="742" w:type="pct"/>
            <w:vAlign w:val="center"/>
          </w:tcPr>
          <w:p w14:paraId="4B0BC2EB" w14:textId="77777777" w:rsidR="00994E54" w:rsidRPr="00565220" w:rsidRDefault="00994E54" w:rsidP="00994E54">
            <w:pPr>
              <w:jc w:val="both"/>
              <w:rPr>
                <w:b/>
                <w:sz w:val="24"/>
                <w:szCs w:val="24"/>
              </w:rPr>
            </w:pPr>
            <w:r w:rsidRPr="00565220">
              <w:rPr>
                <w:sz w:val="24"/>
                <w:szCs w:val="24"/>
              </w:rPr>
              <w:t>Sở</w:t>
            </w:r>
            <w:r w:rsidRPr="00565220">
              <w:rPr>
                <w:spacing w:val="-4"/>
                <w:sz w:val="24"/>
                <w:szCs w:val="24"/>
              </w:rPr>
              <w:t xml:space="preserve"> </w:t>
            </w:r>
            <w:r w:rsidRPr="00565220">
              <w:rPr>
                <w:sz w:val="24"/>
                <w:szCs w:val="24"/>
              </w:rPr>
              <w:t xml:space="preserve">Nội vụ; </w:t>
            </w:r>
            <w:r>
              <w:rPr>
                <w:sz w:val="24"/>
                <w:szCs w:val="24"/>
              </w:rPr>
              <w:t xml:space="preserve">UBND </w:t>
            </w:r>
            <w:r w:rsidRPr="00565220">
              <w:rPr>
                <w:sz w:val="24"/>
                <w:szCs w:val="24"/>
              </w:rPr>
              <w:t>cấp</w:t>
            </w:r>
            <w:r w:rsidRPr="00565220">
              <w:rPr>
                <w:spacing w:val="-1"/>
                <w:sz w:val="24"/>
                <w:szCs w:val="24"/>
              </w:rPr>
              <w:t xml:space="preserve"> </w:t>
            </w:r>
            <w:r w:rsidRPr="00565220">
              <w:rPr>
                <w:sz w:val="24"/>
                <w:szCs w:val="24"/>
              </w:rPr>
              <w:t>xã</w:t>
            </w:r>
          </w:p>
          <w:p w14:paraId="1D417C14" w14:textId="77777777" w:rsidR="00994E54" w:rsidRPr="00565220" w:rsidRDefault="00994E54" w:rsidP="003B303C">
            <w:pPr>
              <w:jc w:val="both"/>
              <w:rPr>
                <w:sz w:val="24"/>
                <w:szCs w:val="24"/>
              </w:rPr>
            </w:pPr>
          </w:p>
        </w:tc>
        <w:tc>
          <w:tcPr>
            <w:tcW w:w="695" w:type="pct"/>
            <w:vMerge/>
            <w:vAlign w:val="center"/>
          </w:tcPr>
          <w:p w14:paraId="7441C269" w14:textId="77777777" w:rsidR="00994E54" w:rsidRPr="00565220" w:rsidRDefault="00994E54" w:rsidP="003B303C">
            <w:pPr>
              <w:pStyle w:val="NormalWeb"/>
              <w:spacing w:before="120" w:after="120" w:line="234" w:lineRule="atLeast"/>
              <w:jc w:val="both"/>
              <w:rPr>
                <w:lang w:val="vi-VN"/>
              </w:rPr>
            </w:pPr>
          </w:p>
        </w:tc>
        <w:tc>
          <w:tcPr>
            <w:tcW w:w="947" w:type="pct"/>
            <w:vMerge/>
          </w:tcPr>
          <w:p w14:paraId="19CC2A5C" w14:textId="77777777" w:rsidR="00994E54" w:rsidRPr="00565220" w:rsidRDefault="00994E54" w:rsidP="003B303C">
            <w:pPr>
              <w:jc w:val="both"/>
              <w:rPr>
                <w:sz w:val="24"/>
                <w:szCs w:val="24"/>
              </w:rPr>
            </w:pPr>
          </w:p>
        </w:tc>
      </w:tr>
      <w:tr w:rsidR="00D60F0E" w:rsidRPr="00565220" w14:paraId="7E6238E1" w14:textId="77777777" w:rsidTr="00E13A74">
        <w:trPr>
          <w:trHeight w:val="2951"/>
          <w:jc w:val="center"/>
        </w:trPr>
        <w:tc>
          <w:tcPr>
            <w:tcW w:w="195" w:type="pct"/>
            <w:vAlign w:val="center"/>
          </w:tcPr>
          <w:p w14:paraId="38B29F1E" w14:textId="77777777" w:rsidR="00D60F0E" w:rsidRPr="00565220" w:rsidRDefault="00D60F0E" w:rsidP="009C0BEF">
            <w:pPr>
              <w:jc w:val="center"/>
              <w:rPr>
                <w:sz w:val="24"/>
                <w:szCs w:val="24"/>
              </w:rPr>
            </w:pPr>
            <w:r w:rsidRPr="00565220">
              <w:rPr>
                <w:sz w:val="24"/>
                <w:szCs w:val="24"/>
              </w:rPr>
              <w:lastRenderedPageBreak/>
              <w:t>10</w:t>
            </w:r>
          </w:p>
        </w:tc>
        <w:tc>
          <w:tcPr>
            <w:tcW w:w="365" w:type="pct"/>
            <w:vAlign w:val="center"/>
          </w:tcPr>
          <w:p w14:paraId="378F1CCA" w14:textId="77777777" w:rsidR="00D60F0E" w:rsidRPr="00565220" w:rsidRDefault="00D60F0E" w:rsidP="009C0BEF">
            <w:pPr>
              <w:jc w:val="center"/>
              <w:rPr>
                <w:bCs/>
                <w:sz w:val="24"/>
                <w:szCs w:val="24"/>
                <w:lang w:val="vi-VN"/>
              </w:rPr>
            </w:pPr>
            <w:r w:rsidRPr="00565220">
              <w:rPr>
                <w:sz w:val="24"/>
                <w:szCs w:val="24"/>
              </w:rPr>
              <w:t>1.010819</w:t>
            </w:r>
          </w:p>
        </w:tc>
        <w:tc>
          <w:tcPr>
            <w:tcW w:w="634" w:type="pct"/>
            <w:vAlign w:val="center"/>
          </w:tcPr>
          <w:p w14:paraId="08503186" w14:textId="77777777" w:rsidR="00D60F0E" w:rsidRPr="00565220" w:rsidRDefault="00D60F0E" w:rsidP="003B303C">
            <w:pPr>
              <w:jc w:val="both"/>
              <w:rPr>
                <w:sz w:val="24"/>
                <w:szCs w:val="24"/>
              </w:rPr>
            </w:pPr>
            <w:r w:rsidRPr="00565220">
              <w:rPr>
                <w:spacing w:val="2"/>
                <w:sz w:val="24"/>
                <w:szCs w:val="24"/>
                <w:lang w:val="vi-VN"/>
              </w:rPr>
              <w:t>Giải quyết chế độ người hoạt động kháng chiến giải phóng dân tộc, bảo vệ tổ quốc và làm nghĩa vụ quốc tế</w:t>
            </w:r>
          </w:p>
        </w:tc>
        <w:tc>
          <w:tcPr>
            <w:tcW w:w="1422" w:type="pct"/>
            <w:vMerge w:val="restart"/>
            <w:vAlign w:val="center"/>
          </w:tcPr>
          <w:p w14:paraId="0788A7BE" w14:textId="77777777" w:rsidR="00D60F0E" w:rsidRPr="00565220" w:rsidRDefault="00D60F0E" w:rsidP="00D00FCB">
            <w:pPr>
              <w:jc w:val="both"/>
              <w:rPr>
                <w:sz w:val="24"/>
                <w:szCs w:val="24"/>
              </w:rPr>
            </w:pPr>
            <w:r w:rsidRPr="00565220">
              <w:rPr>
                <w:sz w:val="24"/>
                <w:szCs w:val="24"/>
              </w:rPr>
              <w:t>12</w:t>
            </w:r>
            <w:r w:rsidRPr="00565220">
              <w:rPr>
                <w:spacing w:val="-2"/>
                <w:sz w:val="24"/>
                <w:szCs w:val="24"/>
              </w:rPr>
              <w:t xml:space="preserve"> </w:t>
            </w:r>
            <w:r w:rsidRPr="00565220">
              <w:rPr>
                <w:sz w:val="24"/>
                <w:szCs w:val="24"/>
              </w:rPr>
              <w:t>ngày làm việc</w:t>
            </w:r>
            <w:r w:rsidRPr="00565220">
              <w:rPr>
                <w:spacing w:val="-5"/>
                <w:sz w:val="24"/>
                <w:szCs w:val="24"/>
              </w:rPr>
              <w:t xml:space="preserve"> </w:t>
            </w:r>
            <w:r w:rsidRPr="00565220">
              <w:rPr>
                <w:sz w:val="24"/>
                <w:szCs w:val="24"/>
              </w:rPr>
              <w:t>kể</w:t>
            </w:r>
            <w:r w:rsidRPr="00565220">
              <w:rPr>
                <w:spacing w:val="-3"/>
                <w:sz w:val="24"/>
                <w:szCs w:val="24"/>
              </w:rPr>
              <w:t xml:space="preserve"> </w:t>
            </w:r>
            <w:r w:rsidRPr="00565220">
              <w:rPr>
                <w:sz w:val="24"/>
                <w:szCs w:val="24"/>
              </w:rPr>
              <w:t>từ</w:t>
            </w:r>
            <w:r w:rsidRPr="00565220">
              <w:rPr>
                <w:spacing w:val="-3"/>
                <w:sz w:val="24"/>
                <w:szCs w:val="24"/>
              </w:rPr>
              <w:t xml:space="preserve"> </w:t>
            </w:r>
            <w:r w:rsidRPr="00565220">
              <w:rPr>
                <w:sz w:val="24"/>
                <w:szCs w:val="24"/>
              </w:rPr>
              <w:t>ngày</w:t>
            </w:r>
            <w:r w:rsidRPr="00565220">
              <w:rPr>
                <w:spacing w:val="-5"/>
                <w:sz w:val="24"/>
                <w:szCs w:val="24"/>
              </w:rPr>
              <w:t xml:space="preserve"> </w:t>
            </w:r>
            <w:r w:rsidRPr="00565220">
              <w:rPr>
                <w:sz w:val="24"/>
                <w:szCs w:val="24"/>
              </w:rPr>
              <w:t>nhận</w:t>
            </w:r>
            <w:r w:rsidRPr="00565220">
              <w:rPr>
                <w:spacing w:val="-2"/>
                <w:sz w:val="24"/>
                <w:szCs w:val="24"/>
              </w:rPr>
              <w:t xml:space="preserve"> </w:t>
            </w:r>
            <w:r w:rsidRPr="00565220">
              <w:rPr>
                <w:sz w:val="24"/>
                <w:szCs w:val="24"/>
              </w:rPr>
              <w:t>đủ</w:t>
            </w:r>
            <w:r w:rsidRPr="00565220">
              <w:rPr>
                <w:spacing w:val="-1"/>
                <w:sz w:val="24"/>
                <w:szCs w:val="24"/>
              </w:rPr>
              <w:t xml:space="preserve"> </w:t>
            </w:r>
            <w:r w:rsidRPr="00565220">
              <w:rPr>
                <w:sz w:val="24"/>
                <w:szCs w:val="24"/>
              </w:rPr>
              <w:t>hồ</w:t>
            </w:r>
            <w:r w:rsidRPr="00565220">
              <w:rPr>
                <w:spacing w:val="-3"/>
                <w:sz w:val="24"/>
                <w:szCs w:val="24"/>
              </w:rPr>
              <w:t xml:space="preserve"> </w:t>
            </w:r>
            <w:r w:rsidRPr="00565220">
              <w:rPr>
                <w:sz w:val="24"/>
                <w:szCs w:val="24"/>
              </w:rPr>
              <w:t>sơ</w:t>
            </w:r>
          </w:p>
        </w:tc>
        <w:tc>
          <w:tcPr>
            <w:tcW w:w="742" w:type="pct"/>
            <w:vMerge w:val="restart"/>
            <w:vAlign w:val="center"/>
          </w:tcPr>
          <w:p w14:paraId="2097D122" w14:textId="77777777" w:rsidR="00D60F0E" w:rsidRPr="00565220" w:rsidRDefault="00D60F0E" w:rsidP="00D00FCB">
            <w:pPr>
              <w:rPr>
                <w:b/>
                <w:sz w:val="24"/>
                <w:szCs w:val="24"/>
              </w:rPr>
            </w:pPr>
            <w:r w:rsidRPr="00565220">
              <w:rPr>
                <w:sz w:val="24"/>
                <w:szCs w:val="24"/>
              </w:rPr>
              <w:t>Sở</w:t>
            </w:r>
            <w:r w:rsidRPr="00565220">
              <w:rPr>
                <w:spacing w:val="-4"/>
                <w:sz w:val="24"/>
                <w:szCs w:val="24"/>
              </w:rPr>
              <w:t xml:space="preserve"> </w:t>
            </w:r>
            <w:r w:rsidRPr="00565220">
              <w:rPr>
                <w:sz w:val="24"/>
                <w:szCs w:val="24"/>
              </w:rPr>
              <w:t xml:space="preserve">Nội vụ; </w:t>
            </w:r>
            <w:r>
              <w:rPr>
                <w:sz w:val="24"/>
                <w:szCs w:val="24"/>
              </w:rPr>
              <w:t xml:space="preserve">UBND </w:t>
            </w:r>
            <w:r w:rsidRPr="00565220">
              <w:rPr>
                <w:sz w:val="24"/>
                <w:szCs w:val="24"/>
              </w:rPr>
              <w:t>cấp</w:t>
            </w:r>
            <w:r w:rsidRPr="00565220">
              <w:rPr>
                <w:spacing w:val="-1"/>
                <w:sz w:val="24"/>
                <w:szCs w:val="24"/>
              </w:rPr>
              <w:t xml:space="preserve"> </w:t>
            </w:r>
            <w:r w:rsidRPr="00565220">
              <w:rPr>
                <w:sz w:val="24"/>
                <w:szCs w:val="24"/>
              </w:rPr>
              <w:t>xã</w:t>
            </w:r>
          </w:p>
          <w:p w14:paraId="7B3EC629" w14:textId="77777777" w:rsidR="00D60F0E" w:rsidRPr="00565220" w:rsidRDefault="00D60F0E" w:rsidP="006B6CDD">
            <w:pPr>
              <w:jc w:val="both"/>
              <w:rPr>
                <w:sz w:val="24"/>
                <w:szCs w:val="24"/>
              </w:rPr>
            </w:pPr>
          </w:p>
        </w:tc>
        <w:tc>
          <w:tcPr>
            <w:tcW w:w="695" w:type="pct"/>
            <w:vMerge w:val="restart"/>
            <w:vAlign w:val="center"/>
          </w:tcPr>
          <w:p w14:paraId="324517AB" w14:textId="77777777" w:rsidR="00D60F0E" w:rsidRPr="00565220" w:rsidRDefault="00D60F0E" w:rsidP="00D60F0E">
            <w:pPr>
              <w:pStyle w:val="NormalWeb"/>
              <w:spacing w:before="120" w:beforeAutospacing="0" w:after="120" w:afterAutospacing="0"/>
              <w:jc w:val="both"/>
              <w:rPr>
                <w:lang w:val="vi-VN"/>
              </w:rPr>
            </w:pPr>
            <w:r w:rsidRPr="00565220">
              <w:rPr>
                <w:lang w:val="vi-VN"/>
              </w:rPr>
              <w:t>- Tiếp nhận hồ sơ và trả kết quả trực tiếp;</w:t>
            </w:r>
          </w:p>
          <w:p w14:paraId="1FA9CFDE" w14:textId="77777777" w:rsidR="00D60F0E" w:rsidRPr="00565220" w:rsidRDefault="00D60F0E" w:rsidP="00D60F0E">
            <w:pPr>
              <w:pStyle w:val="NormalWeb"/>
              <w:spacing w:before="120" w:beforeAutospacing="0" w:after="120" w:afterAutospacing="0"/>
              <w:jc w:val="both"/>
              <w:rPr>
                <w:lang w:val="vi-VN"/>
              </w:rPr>
            </w:pPr>
            <w:r w:rsidRPr="00565220">
              <w:rPr>
                <w:lang w:val="vi-VN"/>
              </w:rPr>
              <w:t>- Tiếp nhận hồ sơ và trả kết quả qua bưu chính công ích;</w:t>
            </w:r>
          </w:p>
          <w:p w14:paraId="50983BD5" w14:textId="77777777" w:rsidR="00D60F0E" w:rsidRPr="00565220" w:rsidRDefault="00D60F0E" w:rsidP="00D60F0E">
            <w:pPr>
              <w:pStyle w:val="NormalWeb"/>
              <w:spacing w:before="120" w:beforeAutospacing="0" w:after="120" w:afterAutospacing="0"/>
              <w:jc w:val="both"/>
              <w:rPr>
                <w:lang w:val="vi-VN"/>
              </w:rPr>
            </w:pPr>
            <w:r w:rsidRPr="00565220">
              <w:rPr>
                <w:lang w:val="vi-VN"/>
              </w:rPr>
              <w:t>- Tiếp nhận hồ sơ trực tuyến.</w:t>
            </w:r>
          </w:p>
        </w:tc>
        <w:tc>
          <w:tcPr>
            <w:tcW w:w="947" w:type="pct"/>
            <w:vMerge w:val="restart"/>
            <w:vAlign w:val="center"/>
          </w:tcPr>
          <w:p w14:paraId="7B3C3F74" w14:textId="77777777" w:rsidR="00D60F0E" w:rsidRPr="00565220" w:rsidRDefault="00D60F0E" w:rsidP="00D60F0E">
            <w:pPr>
              <w:spacing w:before="120" w:after="120"/>
              <w:jc w:val="both"/>
              <w:rPr>
                <w:sz w:val="24"/>
                <w:szCs w:val="24"/>
              </w:rPr>
            </w:pPr>
            <w:r w:rsidRPr="00565220">
              <w:rPr>
                <w:sz w:val="24"/>
                <w:szCs w:val="24"/>
              </w:rPr>
              <w:t>- Pháp</w:t>
            </w:r>
            <w:r w:rsidRPr="00565220">
              <w:rPr>
                <w:spacing w:val="-2"/>
                <w:sz w:val="24"/>
                <w:szCs w:val="24"/>
              </w:rPr>
              <w:t xml:space="preserve"> </w:t>
            </w:r>
            <w:r w:rsidRPr="00565220">
              <w:rPr>
                <w:sz w:val="24"/>
                <w:szCs w:val="24"/>
              </w:rPr>
              <w:t>lệnh</w:t>
            </w:r>
            <w:r w:rsidRPr="00565220">
              <w:rPr>
                <w:spacing w:val="-2"/>
                <w:sz w:val="24"/>
                <w:szCs w:val="24"/>
              </w:rPr>
              <w:t xml:space="preserve"> </w:t>
            </w:r>
            <w:r w:rsidRPr="00565220">
              <w:rPr>
                <w:sz w:val="24"/>
                <w:szCs w:val="24"/>
              </w:rPr>
              <w:t>Ưu</w:t>
            </w:r>
            <w:r w:rsidRPr="00565220">
              <w:rPr>
                <w:spacing w:val="-2"/>
                <w:sz w:val="24"/>
                <w:szCs w:val="24"/>
              </w:rPr>
              <w:t xml:space="preserve"> </w:t>
            </w:r>
            <w:r w:rsidRPr="00565220">
              <w:rPr>
                <w:sz w:val="24"/>
                <w:szCs w:val="24"/>
              </w:rPr>
              <w:t>đãi</w:t>
            </w:r>
            <w:r w:rsidRPr="00565220">
              <w:rPr>
                <w:spacing w:val="-2"/>
                <w:sz w:val="24"/>
                <w:szCs w:val="24"/>
              </w:rPr>
              <w:t xml:space="preserve"> </w:t>
            </w:r>
            <w:r w:rsidRPr="00565220">
              <w:rPr>
                <w:sz w:val="24"/>
                <w:szCs w:val="24"/>
              </w:rPr>
              <w:t>người</w:t>
            </w:r>
            <w:r w:rsidRPr="00565220">
              <w:rPr>
                <w:spacing w:val="-2"/>
                <w:sz w:val="24"/>
                <w:szCs w:val="24"/>
              </w:rPr>
              <w:t xml:space="preserve"> </w:t>
            </w:r>
            <w:r w:rsidRPr="00565220">
              <w:rPr>
                <w:sz w:val="24"/>
                <w:szCs w:val="24"/>
              </w:rPr>
              <w:t>có</w:t>
            </w:r>
            <w:r w:rsidRPr="00565220">
              <w:rPr>
                <w:spacing w:val="-2"/>
                <w:sz w:val="24"/>
                <w:szCs w:val="24"/>
              </w:rPr>
              <w:t xml:space="preserve"> </w:t>
            </w:r>
            <w:r w:rsidRPr="00565220">
              <w:rPr>
                <w:sz w:val="24"/>
                <w:szCs w:val="24"/>
              </w:rPr>
              <w:t>công</w:t>
            </w:r>
            <w:r w:rsidRPr="00565220">
              <w:rPr>
                <w:spacing w:val="-5"/>
                <w:sz w:val="24"/>
                <w:szCs w:val="24"/>
              </w:rPr>
              <w:t xml:space="preserve"> </w:t>
            </w:r>
            <w:r w:rsidRPr="00565220">
              <w:rPr>
                <w:sz w:val="24"/>
                <w:szCs w:val="24"/>
              </w:rPr>
              <w:t>với</w:t>
            </w:r>
            <w:r w:rsidRPr="00565220">
              <w:rPr>
                <w:spacing w:val="-2"/>
                <w:sz w:val="24"/>
                <w:szCs w:val="24"/>
              </w:rPr>
              <w:t xml:space="preserve"> </w:t>
            </w:r>
            <w:r w:rsidRPr="00565220">
              <w:rPr>
                <w:sz w:val="24"/>
                <w:szCs w:val="24"/>
              </w:rPr>
              <w:t>cách</w:t>
            </w:r>
            <w:r w:rsidRPr="00565220">
              <w:rPr>
                <w:spacing w:val="-2"/>
                <w:sz w:val="24"/>
                <w:szCs w:val="24"/>
              </w:rPr>
              <w:t xml:space="preserve"> </w:t>
            </w:r>
            <w:r w:rsidRPr="00565220">
              <w:rPr>
                <w:sz w:val="24"/>
                <w:szCs w:val="24"/>
              </w:rPr>
              <w:t>mạng</w:t>
            </w:r>
            <w:r w:rsidRPr="00565220">
              <w:rPr>
                <w:spacing w:val="-2"/>
                <w:sz w:val="24"/>
                <w:szCs w:val="24"/>
              </w:rPr>
              <w:t xml:space="preserve"> </w:t>
            </w:r>
            <w:r w:rsidRPr="00565220">
              <w:rPr>
                <w:sz w:val="24"/>
                <w:szCs w:val="24"/>
              </w:rPr>
              <w:t>năm</w:t>
            </w:r>
            <w:r w:rsidRPr="00565220">
              <w:rPr>
                <w:spacing w:val="-6"/>
                <w:sz w:val="24"/>
                <w:szCs w:val="24"/>
              </w:rPr>
              <w:t xml:space="preserve"> </w:t>
            </w:r>
            <w:r w:rsidRPr="00565220">
              <w:rPr>
                <w:spacing w:val="-2"/>
                <w:sz w:val="24"/>
                <w:szCs w:val="24"/>
              </w:rPr>
              <w:t>2020;</w:t>
            </w:r>
          </w:p>
          <w:p w14:paraId="515B469E" w14:textId="77777777" w:rsidR="00D60F0E" w:rsidRPr="00565220" w:rsidRDefault="00D60F0E" w:rsidP="00D60F0E">
            <w:pPr>
              <w:spacing w:before="120" w:after="120"/>
              <w:jc w:val="both"/>
              <w:rPr>
                <w:sz w:val="24"/>
                <w:szCs w:val="24"/>
              </w:rPr>
            </w:pPr>
            <w:r>
              <w:rPr>
                <w:sz w:val="24"/>
                <w:szCs w:val="24"/>
              </w:rPr>
              <w:t>- Nghị quyết số 190/2025/QH15</w:t>
            </w:r>
            <w:r w:rsidRPr="00565220">
              <w:rPr>
                <w:sz w:val="24"/>
                <w:szCs w:val="24"/>
              </w:rPr>
              <w:t>;</w:t>
            </w:r>
          </w:p>
          <w:p w14:paraId="35B0F071" w14:textId="77777777" w:rsidR="00D60F0E" w:rsidRPr="00565220" w:rsidRDefault="00D60F0E" w:rsidP="00D60F0E">
            <w:pPr>
              <w:spacing w:before="120" w:after="120"/>
              <w:jc w:val="both"/>
              <w:rPr>
                <w:sz w:val="24"/>
                <w:szCs w:val="24"/>
              </w:rPr>
            </w:pPr>
            <w:r w:rsidRPr="00565220">
              <w:rPr>
                <w:sz w:val="24"/>
                <w:szCs w:val="24"/>
              </w:rPr>
              <w:t>- Nghị định số 131/2021/NĐ-C</w:t>
            </w:r>
            <w:r>
              <w:rPr>
                <w:sz w:val="24"/>
                <w:szCs w:val="24"/>
              </w:rPr>
              <w:t>P ngày 30/12/2021 của Chính phủ</w:t>
            </w:r>
            <w:r w:rsidRPr="00565220">
              <w:rPr>
                <w:sz w:val="24"/>
                <w:szCs w:val="24"/>
              </w:rPr>
              <w:t>;</w:t>
            </w:r>
          </w:p>
          <w:p w14:paraId="6004FF1B" w14:textId="77777777" w:rsidR="00D60F0E" w:rsidRPr="00565220" w:rsidRDefault="00D60F0E" w:rsidP="00D60F0E">
            <w:pPr>
              <w:spacing w:before="120" w:after="120"/>
              <w:jc w:val="both"/>
              <w:rPr>
                <w:sz w:val="24"/>
                <w:szCs w:val="24"/>
              </w:rPr>
            </w:pPr>
            <w:r w:rsidRPr="00565220">
              <w:rPr>
                <w:sz w:val="24"/>
                <w:szCs w:val="24"/>
                <w:lang w:val="vi-VN"/>
              </w:rPr>
              <w:t xml:space="preserve">- </w:t>
            </w:r>
            <w:r w:rsidRPr="00565220">
              <w:rPr>
                <w:sz w:val="24"/>
                <w:szCs w:val="24"/>
              </w:rPr>
              <w:t>Nghị định số 25/2025/NĐ-CP ngày 21/2/2025 của Chính phủ ;</w:t>
            </w:r>
          </w:p>
          <w:p w14:paraId="3ABBA9C4" w14:textId="77777777" w:rsidR="00D60F0E" w:rsidRPr="00565220" w:rsidRDefault="00D60F0E" w:rsidP="00D60F0E">
            <w:pPr>
              <w:spacing w:before="120" w:after="120"/>
              <w:jc w:val="both"/>
              <w:rPr>
                <w:sz w:val="24"/>
                <w:szCs w:val="24"/>
              </w:rPr>
            </w:pPr>
            <w:r w:rsidRPr="00565220">
              <w:rPr>
                <w:sz w:val="24"/>
                <w:szCs w:val="24"/>
              </w:rPr>
              <w:t>- Nghị</w:t>
            </w:r>
            <w:r>
              <w:rPr>
                <w:sz w:val="24"/>
                <w:szCs w:val="24"/>
              </w:rPr>
              <w:t xml:space="preserve"> định số 129/2025/NĐ-CP ngày 11/6/2025 của Chính phủ</w:t>
            </w:r>
            <w:r w:rsidRPr="00565220">
              <w:rPr>
                <w:sz w:val="24"/>
                <w:szCs w:val="24"/>
              </w:rPr>
              <w:t>;</w:t>
            </w:r>
          </w:p>
          <w:p w14:paraId="4C6CA0D0" w14:textId="77777777" w:rsidR="00D60F0E" w:rsidRPr="00565220" w:rsidRDefault="00D60F0E" w:rsidP="00D60F0E">
            <w:pPr>
              <w:spacing w:after="120"/>
              <w:jc w:val="both"/>
              <w:rPr>
                <w:sz w:val="24"/>
                <w:szCs w:val="24"/>
              </w:rPr>
            </w:pPr>
            <w:r w:rsidRPr="00565220">
              <w:rPr>
                <w:spacing w:val="-2"/>
                <w:sz w:val="24"/>
                <w:szCs w:val="24"/>
                <w:lang w:val="vi-VN"/>
              </w:rPr>
              <w:t xml:space="preserve">- </w:t>
            </w:r>
            <w:r w:rsidRPr="00565220">
              <w:rPr>
                <w:spacing w:val="-2"/>
                <w:sz w:val="24"/>
                <w:szCs w:val="24"/>
              </w:rPr>
              <w:t>Nghị quyết số 24/2026/NQ-CР ngày 29/4/</w:t>
            </w:r>
            <w:r>
              <w:rPr>
                <w:spacing w:val="-2"/>
                <w:sz w:val="24"/>
                <w:szCs w:val="24"/>
              </w:rPr>
              <w:t>2026 của Chính phủ</w:t>
            </w:r>
            <w:r w:rsidRPr="00565220">
              <w:rPr>
                <w:spacing w:val="-2"/>
                <w:sz w:val="24"/>
                <w:szCs w:val="24"/>
              </w:rPr>
              <w:t>.</w:t>
            </w:r>
          </w:p>
        </w:tc>
      </w:tr>
      <w:tr w:rsidR="00D60F0E" w:rsidRPr="00565220" w14:paraId="66797EC7" w14:textId="77777777" w:rsidTr="00E13A74">
        <w:trPr>
          <w:trHeight w:val="2267"/>
          <w:jc w:val="center"/>
        </w:trPr>
        <w:tc>
          <w:tcPr>
            <w:tcW w:w="195" w:type="pct"/>
            <w:vAlign w:val="center"/>
          </w:tcPr>
          <w:p w14:paraId="192D1078" w14:textId="77777777" w:rsidR="00D60F0E" w:rsidRPr="00565220" w:rsidRDefault="00D60F0E" w:rsidP="009C0BEF">
            <w:pPr>
              <w:jc w:val="center"/>
              <w:rPr>
                <w:sz w:val="24"/>
                <w:szCs w:val="24"/>
              </w:rPr>
            </w:pPr>
            <w:r w:rsidRPr="00565220">
              <w:rPr>
                <w:sz w:val="24"/>
                <w:szCs w:val="24"/>
              </w:rPr>
              <w:t>11</w:t>
            </w:r>
          </w:p>
        </w:tc>
        <w:tc>
          <w:tcPr>
            <w:tcW w:w="365" w:type="pct"/>
            <w:vAlign w:val="center"/>
          </w:tcPr>
          <w:p w14:paraId="70DD8177" w14:textId="77777777" w:rsidR="00D60F0E" w:rsidRPr="00565220" w:rsidRDefault="00D60F0E" w:rsidP="009C0BEF">
            <w:pPr>
              <w:jc w:val="center"/>
              <w:rPr>
                <w:bCs/>
                <w:sz w:val="24"/>
                <w:szCs w:val="24"/>
                <w:lang w:val="vi-VN"/>
              </w:rPr>
            </w:pPr>
            <w:r w:rsidRPr="00565220">
              <w:rPr>
                <w:sz w:val="24"/>
                <w:szCs w:val="24"/>
              </w:rPr>
              <w:t>1.010820</w:t>
            </w:r>
          </w:p>
        </w:tc>
        <w:tc>
          <w:tcPr>
            <w:tcW w:w="634" w:type="pct"/>
            <w:vAlign w:val="center"/>
          </w:tcPr>
          <w:p w14:paraId="7CBCA312" w14:textId="77777777" w:rsidR="00D60F0E" w:rsidRPr="00565220" w:rsidRDefault="00D60F0E" w:rsidP="00D60F0E">
            <w:pPr>
              <w:jc w:val="both"/>
              <w:rPr>
                <w:sz w:val="24"/>
                <w:szCs w:val="24"/>
              </w:rPr>
            </w:pPr>
            <w:r w:rsidRPr="00565220">
              <w:rPr>
                <w:spacing w:val="-2"/>
                <w:sz w:val="24"/>
                <w:szCs w:val="24"/>
                <w:lang w:val="vi-VN"/>
              </w:rPr>
              <w:t>Giải quyết chế độ người có công giúp đỡ cách mạng</w:t>
            </w:r>
          </w:p>
        </w:tc>
        <w:tc>
          <w:tcPr>
            <w:tcW w:w="1422" w:type="pct"/>
            <w:vMerge/>
            <w:vAlign w:val="center"/>
          </w:tcPr>
          <w:p w14:paraId="6BC8D8A8" w14:textId="77777777" w:rsidR="00D60F0E" w:rsidRPr="00565220" w:rsidRDefault="00D60F0E" w:rsidP="00D00FCB">
            <w:pPr>
              <w:jc w:val="both"/>
              <w:rPr>
                <w:sz w:val="24"/>
                <w:szCs w:val="24"/>
              </w:rPr>
            </w:pPr>
          </w:p>
        </w:tc>
        <w:tc>
          <w:tcPr>
            <w:tcW w:w="742" w:type="pct"/>
            <w:vMerge/>
            <w:vAlign w:val="center"/>
          </w:tcPr>
          <w:p w14:paraId="132C8D42" w14:textId="77777777" w:rsidR="00D60F0E" w:rsidRPr="00565220" w:rsidRDefault="00D60F0E" w:rsidP="006B6CDD">
            <w:pPr>
              <w:jc w:val="both"/>
              <w:rPr>
                <w:sz w:val="24"/>
                <w:szCs w:val="24"/>
              </w:rPr>
            </w:pPr>
          </w:p>
        </w:tc>
        <w:tc>
          <w:tcPr>
            <w:tcW w:w="695" w:type="pct"/>
            <w:vMerge/>
            <w:vAlign w:val="center"/>
          </w:tcPr>
          <w:p w14:paraId="2F33E9EE" w14:textId="77777777" w:rsidR="00D60F0E" w:rsidRPr="00565220" w:rsidRDefault="00D60F0E" w:rsidP="003B303C">
            <w:pPr>
              <w:pStyle w:val="NormalWeb"/>
              <w:spacing w:before="120" w:after="120" w:line="234" w:lineRule="atLeast"/>
              <w:jc w:val="both"/>
              <w:rPr>
                <w:lang w:val="vi-VN"/>
              </w:rPr>
            </w:pPr>
          </w:p>
        </w:tc>
        <w:tc>
          <w:tcPr>
            <w:tcW w:w="947" w:type="pct"/>
            <w:vMerge/>
          </w:tcPr>
          <w:p w14:paraId="75A217D7" w14:textId="77777777" w:rsidR="00D60F0E" w:rsidRPr="00565220" w:rsidRDefault="00D60F0E" w:rsidP="003B303C">
            <w:pPr>
              <w:jc w:val="both"/>
              <w:rPr>
                <w:sz w:val="24"/>
                <w:szCs w:val="24"/>
              </w:rPr>
            </w:pPr>
          </w:p>
        </w:tc>
      </w:tr>
      <w:tr w:rsidR="00D60F0E" w:rsidRPr="00565220" w14:paraId="7A84A0CB" w14:textId="77777777" w:rsidTr="00E13A74">
        <w:trPr>
          <w:trHeight w:val="3816"/>
          <w:jc w:val="center"/>
        </w:trPr>
        <w:tc>
          <w:tcPr>
            <w:tcW w:w="195" w:type="pct"/>
            <w:vAlign w:val="center"/>
          </w:tcPr>
          <w:p w14:paraId="5E0172E1" w14:textId="77777777" w:rsidR="00D60F0E" w:rsidRPr="00565220" w:rsidRDefault="00D60F0E" w:rsidP="006B6CDD">
            <w:pPr>
              <w:jc w:val="center"/>
              <w:rPr>
                <w:sz w:val="24"/>
                <w:szCs w:val="24"/>
              </w:rPr>
            </w:pPr>
            <w:r w:rsidRPr="00565220">
              <w:rPr>
                <w:sz w:val="24"/>
                <w:szCs w:val="24"/>
              </w:rPr>
              <w:t>12</w:t>
            </w:r>
          </w:p>
        </w:tc>
        <w:tc>
          <w:tcPr>
            <w:tcW w:w="365" w:type="pct"/>
            <w:vAlign w:val="center"/>
          </w:tcPr>
          <w:p w14:paraId="78A112BA" w14:textId="77777777" w:rsidR="00D60F0E" w:rsidRPr="00565220" w:rsidRDefault="00D60F0E" w:rsidP="006B6CDD">
            <w:pPr>
              <w:jc w:val="center"/>
              <w:rPr>
                <w:bCs/>
                <w:sz w:val="24"/>
                <w:szCs w:val="24"/>
                <w:lang w:val="vi-VN"/>
              </w:rPr>
            </w:pPr>
            <w:r w:rsidRPr="00565220">
              <w:rPr>
                <w:sz w:val="24"/>
                <w:szCs w:val="24"/>
              </w:rPr>
              <w:t>1.010805</w:t>
            </w:r>
          </w:p>
        </w:tc>
        <w:tc>
          <w:tcPr>
            <w:tcW w:w="634" w:type="pct"/>
            <w:vAlign w:val="center"/>
          </w:tcPr>
          <w:p w14:paraId="5658667A" w14:textId="77777777" w:rsidR="00D60F0E" w:rsidRPr="00565220" w:rsidRDefault="00D60F0E" w:rsidP="00802E07">
            <w:pPr>
              <w:jc w:val="both"/>
              <w:rPr>
                <w:sz w:val="24"/>
                <w:szCs w:val="24"/>
              </w:rPr>
            </w:pPr>
            <w:r w:rsidRPr="00565220">
              <w:rPr>
                <w:sz w:val="24"/>
                <w:szCs w:val="24"/>
                <w:lang w:val="vi-VN"/>
              </w:rPr>
              <w:t>Giải quyết chế độ ưu đãi đối với Anh hùng lực lượng vũ trang nhân dân, Anh hùng lao động trong thời kỳ kháng chiến hiện không công tác trong quân đội, công an</w:t>
            </w:r>
          </w:p>
        </w:tc>
        <w:tc>
          <w:tcPr>
            <w:tcW w:w="1422" w:type="pct"/>
            <w:vAlign w:val="center"/>
          </w:tcPr>
          <w:p w14:paraId="1860285F" w14:textId="77777777" w:rsidR="00D60F0E" w:rsidRPr="00565220" w:rsidRDefault="00D60F0E" w:rsidP="00802E07">
            <w:pPr>
              <w:jc w:val="both"/>
              <w:rPr>
                <w:sz w:val="24"/>
                <w:szCs w:val="24"/>
              </w:rPr>
            </w:pPr>
            <w:r w:rsidRPr="00565220">
              <w:rPr>
                <w:b/>
                <w:sz w:val="24"/>
                <w:szCs w:val="24"/>
              </w:rPr>
              <w:t xml:space="preserve"> </w:t>
            </w:r>
            <w:r w:rsidRPr="00565220">
              <w:rPr>
                <w:bCs/>
                <w:sz w:val="24"/>
                <w:szCs w:val="24"/>
              </w:rPr>
              <w:t>08</w:t>
            </w:r>
            <w:r w:rsidRPr="00565220">
              <w:rPr>
                <w:sz w:val="24"/>
                <w:szCs w:val="24"/>
              </w:rPr>
              <w:t xml:space="preserve"> ngày làm việc kể từ ngày nhận đủ giấy tờ</w:t>
            </w:r>
          </w:p>
        </w:tc>
        <w:tc>
          <w:tcPr>
            <w:tcW w:w="742" w:type="pct"/>
            <w:vMerge/>
            <w:vAlign w:val="center"/>
          </w:tcPr>
          <w:p w14:paraId="3BF97404" w14:textId="77777777" w:rsidR="00D60F0E" w:rsidRPr="00565220" w:rsidRDefault="00D60F0E" w:rsidP="006B6CDD">
            <w:pPr>
              <w:jc w:val="both"/>
              <w:rPr>
                <w:sz w:val="24"/>
                <w:szCs w:val="24"/>
              </w:rPr>
            </w:pPr>
          </w:p>
        </w:tc>
        <w:tc>
          <w:tcPr>
            <w:tcW w:w="695" w:type="pct"/>
            <w:vMerge/>
            <w:vAlign w:val="center"/>
          </w:tcPr>
          <w:p w14:paraId="6BE49D6F" w14:textId="77777777" w:rsidR="00D60F0E" w:rsidRPr="00565220" w:rsidRDefault="00D60F0E" w:rsidP="006B6CDD">
            <w:pPr>
              <w:pStyle w:val="NormalWeb"/>
              <w:spacing w:before="120" w:after="120" w:line="234" w:lineRule="atLeast"/>
              <w:jc w:val="both"/>
              <w:rPr>
                <w:lang w:val="vi-VN"/>
              </w:rPr>
            </w:pPr>
          </w:p>
        </w:tc>
        <w:tc>
          <w:tcPr>
            <w:tcW w:w="947" w:type="pct"/>
            <w:vMerge/>
          </w:tcPr>
          <w:p w14:paraId="3C789F50" w14:textId="77777777" w:rsidR="00D60F0E" w:rsidRPr="00565220" w:rsidRDefault="00D60F0E" w:rsidP="006B6CDD">
            <w:pPr>
              <w:jc w:val="both"/>
              <w:rPr>
                <w:sz w:val="24"/>
                <w:szCs w:val="24"/>
              </w:rPr>
            </w:pPr>
          </w:p>
        </w:tc>
      </w:tr>
      <w:tr w:rsidR="00C46DE3" w:rsidRPr="00565220" w14:paraId="022C4FE5" w14:textId="77777777" w:rsidTr="00C46DE3">
        <w:trPr>
          <w:trHeight w:val="2526"/>
          <w:jc w:val="center"/>
        </w:trPr>
        <w:tc>
          <w:tcPr>
            <w:tcW w:w="195" w:type="pct"/>
            <w:vAlign w:val="center"/>
          </w:tcPr>
          <w:p w14:paraId="4D1978B1" w14:textId="77777777" w:rsidR="00C46DE3" w:rsidRPr="00565220" w:rsidRDefault="00C46DE3" w:rsidP="006B6CDD">
            <w:pPr>
              <w:jc w:val="center"/>
              <w:rPr>
                <w:sz w:val="24"/>
                <w:szCs w:val="24"/>
              </w:rPr>
            </w:pPr>
            <w:r w:rsidRPr="00565220">
              <w:rPr>
                <w:sz w:val="24"/>
                <w:szCs w:val="24"/>
              </w:rPr>
              <w:lastRenderedPageBreak/>
              <w:t>13</w:t>
            </w:r>
          </w:p>
        </w:tc>
        <w:tc>
          <w:tcPr>
            <w:tcW w:w="365" w:type="pct"/>
            <w:vAlign w:val="center"/>
          </w:tcPr>
          <w:p w14:paraId="6537FC55" w14:textId="77777777" w:rsidR="00C46DE3" w:rsidRPr="00565220" w:rsidRDefault="00C46DE3" w:rsidP="006B6CDD">
            <w:pPr>
              <w:jc w:val="center"/>
              <w:rPr>
                <w:bCs/>
                <w:sz w:val="24"/>
                <w:szCs w:val="24"/>
                <w:lang w:val="vi-VN"/>
              </w:rPr>
            </w:pPr>
            <w:r w:rsidRPr="00565220">
              <w:rPr>
                <w:sz w:val="24"/>
                <w:szCs w:val="24"/>
              </w:rPr>
              <w:t>1.010810</w:t>
            </w:r>
          </w:p>
        </w:tc>
        <w:tc>
          <w:tcPr>
            <w:tcW w:w="634" w:type="pct"/>
            <w:vAlign w:val="center"/>
          </w:tcPr>
          <w:p w14:paraId="2FD84782" w14:textId="77777777" w:rsidR="00C46DE3" w:rsidRPr="00565220" w:rsidRDefault="00C46DE3" w:rsidP="006B6CDD">
            <w:pPr>
              <w:jc w:val="both"/>
              <w:rPr>
                <w:sz w:val="24"/>
                <w:szCs w:val="24"/>
              </w:rPr>
            </w:pPr>
            <w:r w:rsidRPr="00565220">
              <w:rPr>
                <w:sz w:val="24"/>
                <w:szCs w:val="24"/>
                <w:lang w:val="vi-VN"/>
              </w:rPr>
              <w:t>Công nhận đối với người bị thương trong chiến tranh không thuộc quân đội, công an</w:t>
            </w:r>
          </w:p>
        </w:tc>
        <w:tc>
          <w:tcPr>
            <w:tcW w:w="1422" w:type="pct"/>
            <w:vAlign w:val="center"/>
          </w:tcPr>
          <w:p w14:paraId="173C1F05" w14:textId="77777777" w:rsidR="00C46DE3" w:rsidRPr="00565220" w:rsidRDefault="00C46DE3" w:rsidP="00271343">
            <w:pPr>
              <w:jc w:val="both"/>
              <w:rPr>
                <w:b/>
                <w:bCs/>
                <w:sz w:val="24"/>
                <w:szCs w:val="24"/>
              </w:rPr>
            </w:pPr>
            <w:r w:rsidRPr="00565220">
              <w:rPr>
                <w:bCs/>
                <w:spacing w:val="-2"/>
                <w:sz w:val="24"/>
                <w:szCs w:val="24"/>
              </w:rPr>
              <w:t>72 ngày làm việc kể từ ngày nhận đầy đủ hồ sơ theo quy định</w:t>
            </w:r>
          </w:p>
        </w:tc>
        <w:tc>
          <w:tcPr>
            <w:tcW w:w="742" w:type="pct"/>
            <w:vAlign w:val="center"/>
          </w:tcPr>
          <w:p w14:paraId="787EBFA8" w14:textId="77777777" w:rsidR="00C46DE3" w:rsidRPr="00565220" w:rsidRDefault="00C46DE3" w:rsidP="006B6CDD">
            <w:pPr>
              <w:jc w:val="both"/>
              <w:rPr>
                <w:sz w:val="24"/>
                <w:szCs w:val="24"/>
              </w:rPr>
            </w:pPr>
            <w:r>
              <w:rPr>
                <w:sz w:val="24"/>
                <w:szCs w:val="24"/>
              </w:rPr>
              <w:t>UBND</w:t>
            </w:r>
            <w:r w:rsidRPr="00565220">
              <w:rPr>
                <w:sz w:val="24"/>
                <w:szCs w:val="24"/>
              </w:rPr>
              <w:t xml:space="preserve"> cấp xã; Sở Nội vụ; Cơ quan có thẩm quyền cấp giấy chứng nhận bị thương, Hội đồng giám định y khoa cấp tỉnh</w:t>
            </w:r>
          </w:p>
        </w:tc>
        <w:tc>
          <w:tcPr>
            <w:tcW w:w="695" w:type="pct"/>
            <w:vMerge w:val="restart"/>
            <w:vAlign w:val="center"/>
          </w:tcPr>
          <w:p w14:paraId="318B7CC1" w14:textId="77777777" w:rsidR="00C46DE3" w:rsidRPr="00565220" w:rsidRDefault="00C46DE3" w:rsidP="00C46DE3">
            <w:pPr>
              <w:pStyle w:val="NormalWeb"/>
              <w:spacing w:before="120" w:beforeAutospacing="0" w:after="120" w:afterAutospacing="0"/>
              <w:jc w:val="both"/>
              <w:rPr>
                <w:lang w:val="vi-VN"/>
              </w:rPr>
            </w:pPr>
            <w:r w:rsidRPr="00565220">
              <w:rPr>
                <w:lang w:val="vi-VN"/>
              </w:rPr>
              <w:t>- Tiếp nhận hồ sơ và trả kết quả trực tiếp;</w:t>
            </w:r>
          </w:p>
          <w:p w14:paraId="4F3DC12B" w14:textId="77777777" w:rsidR="00C46DE3" w:rsidRPr="00565220" w:rsidRDefault="00C46DE3" w:rsidP="00C46DE3">
            <w:pPr>
              <w:pStyle w:val="NormalWeb"/>
              <w:spacing w:before="120" w:beforeAutospacing="0" w:after="120" w:afterAutospacing="0"/>
              <w:jc w:val="both"/>
              <w:rPr>
                <w:lang w:val="vi-VN"/>
              </w:rPr>
            </w:pPr>
            <w:r w:rsidRPr="00565220">
              <w:rPr>
                <w:lang w:val="vi-VN"/>
              </w:rPr>
              <w:t>- Tiếp nhận hồ sơ và trả kết quả qua bưu chính công ích;</w:t>
            </w:r>
          </w:p>
          <w:p w14:paraId="0F286C49" w14:textId="77777777" w:rsidR="00C46DE3" w:rsidRPr="00565220" w:rsidRDefault="00C46DE3" w:rsidP="00C46DE3">
            <w:pPr>
              <w:pStyle w:val="NormalWeb"/>
              <w:spacing w:before="120" w:beforeAutospacing="0" w:after="120" w:afterAutospacing="0"/>
              <w:jc w:val="both"/>
              <w:rPr>
                <w:lang w:val="vi-VN"/>
              </w:rPr>
            </w:pPr>
            <w:r w:rsidRPr="00565220">
              <w:rPr>
                <w:lang w:val="vi-VN"/>
              </w:rPr>
              <w:t>- Tiếp nhận hồ sơ trực tuyến.</w:t>
            </w:r>
          </w:p>
        </w:tc>
        <w:tc>
          <w:tcPr>
            <w:tcW w:w="947" w:type="pct"/>
            <w:vMerge w:val="restart"/>
            <w:vAlign w:val="center"/>
          </w:tcPr>
          <w:p w14:paraId="1CCEE1F2" w14:textId="77777777" w:rsidR="00C46DE3" w:rsidRPr="00565220" w:rsidRDefault="00C46DE3" w:rsidP="00C46DE3">
            <w:pPr>
              <w:spacing w:before="120" w:after="120"/>
              <w:jc w:val="both"/>
              <w:rPr>
                <w:sz w:val="24"/>
                <w:szCs w:val="24"/>
              </w:rPr>
            </w:pPr>
            <w:r w:rsidRPr="00565220">
              <w:rPr>
                <w:sz w:val="24"/>
                <w:szCs w:val="24"/>
              </w:rPr>
              <w:t>Pháp</w:t>
            </w:r>
            <w:r w:rsidRPr="00565220">
              <w:rPr>
                <w:spacing w:val="-2"/>
                <w:sz w:val="24"/>
                <w:szCs w:val="24"/>
              </w:rPr>
              <w:t xml:space="preserve"> </w:t>
            </w:r>
            <w:r w:rsidRPr="00565220">
              <w:rPr>
                <w:sz w:val="24"/>
                <w:szCs w:val="24"/>
              </w:rPr>
              <w:t>lệnh</w:t>
            </w:r>
            <w:r w:rsidRPr="00565220">
              <w:rPr>
                <w:spacing w:val="-2"/>
                <w:sz w:val="24"/>
                <w:szCs w:val="24"/>
              </w:rPr>
              <w:t xml:space="preserve"> </w:t>
            </w:r>
            <w:r w:rsidRPr="00565220">
              <w:rPr>
                <w:sz w:val="24"/>
                <w:szCs w:val="24"/>
              </w:rPr>
              <w:t>Ưu</w:t>
            </w:r>
            <w:r w:rsidRPr="00565220">
              <w:rPr>
                <w:spacing w:val="-2"/>
                <w:sz w:val="24"/>
                <w:szCs w:val="24"/>
              </w:rPr>
              <w:t xml:space="preserve"> </w:t>
            </w:r>
            <w:r w:rsidRPr="00565220">
              <w:rPr>
                <w:sz w:val="24"/>
                <w:szCs w:val="24"/>
              </w:rPr>
              <w:t>đãi</w:t>
            </w:r>
            <w:r w:rsidRPr="00565220">
              <w:rPr>
                <w:spacing w:val="-2"/>
                <w:sz w:val="24"/>
                <w:szCs w:val="24"/>
              </w:rPr>
              <w:t xml:space="preserve"> </w:t>
            </w:r>
            <w:r w:rsidRPr="00565220">
              <w:rPr>
                <w:sz w:val="24"/>
                <w:szCs w:val="24"/>
              </w:rPr>
              <w:t>người</w:t>
            </w:r>
            <w:r w:rsidRPr="00565220">
              <w:rPr>
                <w:spacing w:val="-2"/>
                <w:sz w:val="24"/>
                <w:szCs w:val="24"/>
              </w:rPr>
              <w:t xml:space="preserve"> </w:t>
            </w:r>
            <w:r w:rsidRPr="00565220">
              <w:rPr>
                <w:sz w:val="24"/>
                <w:szCs w:val="24"/>
              </w:rPr>
              <w:t>có</w:t>
            </w:r>
            <w:r w:rsidRPr="00565220">
              <w:rPr>
                <w:spacing w:val="-2"/>
                <w:sz w:val="24"/>
                <w:szCs w:val="24"/>
              </w:rPr>
              <w:t xml:space="preserve"> </w:t>
            </w:r>
            <w:r w:rsidRPr="00565220">
              <w:rPr>
                <w:sz w:val="24"/>
                <w:szCs w:val="24"/>
              </w:rPr>
              <w:t>công</w:t>
            </w:r>
            <w:r w:rsidRPr="00565220">
              <w:rPr>
                <w:spacing w:val="-5"/>
                <w:sz w:val="24"/>
                <w:szCs w:val="24"/>
              </w:rPr>
              <w:t xml:space="preserve"> </w:t>
            </w:r>
            <w:r w:rsidRPr="00565220">
              <w:rPr>
                <w:sz w:val="24"/>
                <w:szCs w:val="24"/>
              </w:rPr>
              <w:t>với</w:t>
            </w:r>
            <w:r w:rsidRPr="00565220">
              <w:rPr>
                <w:spacing w:val="-2"/>
                <w:sz w:val="24"/>
                <w:szCs w:val="24"/>
              </w:rPr>
              <w:t xml:space="preserve"> </w:t>
            </w:r>
            <w:r w:rsidRPr="00565220">
              <w:rPr>
                <w:sz w:val="24"/>
                <w:szCs w:val="24"/>
              </w:rPr>
              <w:t>cách</w:t>
            </w:r>
            <w:r w:rsidRPr="00565220">
              <w:rPr>
                <w:spacing w:val="-2"/>
                <w:sz w:val="24"/>
                <w:szCs w:val="24"/>
              </w:rPr>
              <w:t xml:space="preserve"> </w:t>
            </w:r>
            <w:r w:rsidRPr="00565220">
              <w:rPr>
                <w:sz w:val="24"/>
                <w:szCs w:val="24"/>
              </w:rPr>
              <w:t>mạng</w:t>
            </w:r>
            <w:r w:rsidRPr="00565220">
              <w:rPr>
                <w:spacing w:val="-2"/>
                <w:sz w:val="24"/>
                <w:szCs w:val="24"/>
              </w:rPr>
              <w:t xml:space="preserve"> </w:t>
            </w:r>
            <w:r w:rsidRPr="00565220">
              <w:rPr>
                <w:sz w:val="24"/>
                <w:szCs w:val="24"/>
              </w:rPr>
              <w:t>năm</w:t>
            </w:r>
            <w:r w:rsidRPr="00565220">
              <w:rPr>
                <w:spacing w:val="-6"/>
                <w:sz w:val="24"/>
                <w:szCs w:val="24"/>
              </w:rPr>
              <w:t xml:space="preserve"> </w:t>
            </w:r>
            <w:r w:rsidRPr="00565220">
              <w:rPr>
                <w:spacing w:val="-2"/>
                <w:sz w:val="24"/>
                <w:szCs w:val="24"/>
              </w:rPr>
              <w:t>2020;</w:t>
            </w:r>
          </w:p>
          <w:p w14:paraId="47BEC7F2" w14:textId="77777777" w:rsidR="00C46DE3" w:rsidRPr="00565220" w:rsidRDefault="00C46DE3" w:rsidP="00C46DE3">
            <w:pPr>
              <w:spacing w:before="120" w:after="120"/>
              <w:jc w:val="both"/>
              <w:rPr>
                <w:sz w:val="24"/>
                <w:szCs w:val="24"/>
              </w:rPr>
            </w:pPr>
            <w:r>
              <w:rPr>
                <w:sz w:val="24"/>
                <w:szCs w:val="24"/>
              </w:rPr>
              <w:t>- Nghị quyết số 190/2025/QH15</w:t>
            </w:r>
            <w:r w:rsidRPr="00565220">
              <w:rPr>
                <w:sz w:val="24"/>
                <w:szCs w:val="24"/>
              </w:rPr>
              <w:t>;</w:t>
            </w:r>
          </w:p>
          <w:p w14:paraId="7D09703E" w14:textId="77777777" w:rsidR="00C46DE3" w:rsidRPr="00565220" w:rsidRDefault="00C46DE3" w:rsidP="00C46DE3">
            <w:pPr>
              <w:spacing w:before="120" w:after="120"/>
              <w:jc w:val="both"/>
              <w:rPr>
                <w:sz w:val="24"/>
                <w:szCs w:val="24"/>
              </w:rPr>
            </w:pPr>
            <w:r w:rsidRPr="00565220">
              <w:rPr>
                <w:sz w:val="24"/>
                <w:szCs w:val="24"/>
              </w:rPr>
              <w:t>- Nghị định số 131/2021/NĐ-C</w:t>
            </w:r>
            <w:r>
              <w:rPr>
                <w:sz w:val="24"/>
                <w:szCs w:val="24"/>
              </w:rPr>
              <w:t>P ngày 30/12/2021 của Chính phủ</w:t>
            </w:r>
            <w:r w:rsidRPr="00565220">
              <w:rPr>
                <w:sz w:val="24"/>
                <w:szCs w:val="24"/>
              </w:rPr>
              <w:t>;</w:t>
            </w:r>
          </w:p>
          <w:p w14:paraId="6E23F8DA" w14:textId="77777777" w:rsidR="00C46DE3" w:rsidRPr="00565220" w:rsidRDefault="00C46DE3" w:rsidP="00C46DE3">
            <w:pPr>
              <w:spacing w:before="120" w:after="120"/>
              <w:jc w:val="both"/>
              <w:rPr>
                <w:sz w:val="24"/>
                <w:szCs w:val="24"/>
              </w:rPr>
            </w:pPr>
            <w:r w:rsidRPr="00565220">
              <w:rPr>
                <w:sz w:val="24"/>
                <w:szCs w:val="24"/>
                <w:lang w:val="vi-VN"/>
              </w:rPr>
              <w:t xml:space="preserve">- </w:t>
            </w:r>
            <w:r w:rsidRPr="00565220">
              <w:rPr>
                <w:sz w:val="24"/>
                <w:szCs w:val="24"/>
              </w:rPr>
              <w:t>Nghị định số 25/2025/NĐ-CP ngày 21/2/2025 của Chính phủ ;</w:t>
            </w:r>
          </w:p>
          <w:p w14:paraId="750EA69F" w14:textId="77777777" w:rsidR="00C46DE3" w:rsidRPr="00565220" w:rsidRDefault="00C46DE3" w:rsidP="00C46DE3">
            <w:pPr>
              <w:spacing w:before="120" w:after="120"/>
              <w:jc w:val="both"/>
              <w:rPr>
                <w:sz w:val="24"/>
                <w:szCs w:val="24"/>
              </w:rPr>
            </w:pPr>
            <w:r w:rsidRPr="00565220">
              <w:rPr>
                <w:sz w:val="24"/>
                <w:szCs w:val="24"/>
              </w:rPr>
              <w:t>- Nghị</w:t>
            </w:r>
            <w:r>
              <w:rPr>
                <w:sz w:val="24"/>
                <w:szCs w:val="24"/>
              </w:rPr>
              <w:t xml:space="preserve"> định số 129/2025/NĐ-CP ngày 11/6/2025 của Chính phủ</w:t>
            </w:r>
            <w:r w:rsidRPr="00565220">
              <w:rPr>
                <w:sz w:val="24"/>
                <w:szCs w:val="24"/>
              </w:rPr>
              <w:t>;</w:t>
            </w:r>
          </w:p>
          <w:p w14:paraId="4E1B2376" w14:textId="77777777" w:rsidR="00C46DE3" w:rsidRPr="00565220" w:rsidRDefault="00C46DE3" w:rsidP="00C46DE3">
            <w:pPr>
              <w:jc w:val="both"/>
              <w:rPr>
                <w:sz w:val="24"/>
                <w:szCs w:val="24"/>
              </w:rPr>
            </w:pPr>
            <w:r w:rsidRPr="00565220">
              <w:rPr>
                <w:spacing w:val="-2"/>
                <w:sz w:val="24"/>
                <w:szCs w:val="24"/>
                <w:lang w:val="vi-VN"/>
              </w:rPr>
              <w:t xml:space="preserve">- </w:t>
            </w:r>
            <w:r w:rsidRPr="00565220">
              <w:rPr>
                <w:spacing w:val="-2"/>
                <w:sz w:val="24"/>
                <w:szCs w:val="24"/>
              </w:rPr>
              <w:t>Nghị quyết số 24/2026/NQ-CР ngày 29/4/</w:t>
            </w:r>
            <w:r>
              <w:rPr>
                <w:spacing w:val="-2"/>
                <w:sz w:val="24"/>
                <w:szCs w:val="24"/>
              </w:rPr>
              <w:t>2026 của Chính phủ</w:t>
            </w:r>
            <w:r w:rsidRPr="00565220">
              <w:rPr>
                <w:spacing w:val="-2"/>
                <w:sz w:val="24"/>
                <w:szCs w:val="24"/>
              </w:rPr>
              <w:t>.</w:t>
            </w:r>
          </w:p>
        </w:tc>
      </w:tr>
      <w:tr w:rsidR="00C46DE3" w:rsidRPr="00565220" w14:paraId="306DBE09" w14:textId="77777777" w:rsidTr="00C46DE3">
        <w:trPr>
          <w:trHeight w:val="2405"/>
          <w:jc w:val="center"/>
        </w:trPr>
        <w:tc>
          <w:tcPr>
            <w:tcW w:w="195" w:type="pct"/>
            <w:vAlign w:val="center"/>
          </w:tcPr>
          <w:p w14:paraId="7901B87D" w14:textId="77777777" w:rsidR="00C46DE3" w:rsidRPr="00565220" w:rsidRDefault="00C46DE3" w:rsidP="006B6CDD">
            <w:pPr>
              <w:jc w:val="center"/>
              <w:rPr>
                <w:sz w:val="24"/>
                <w:szCs w:val="24"/>
              </w:rPr>
            </w:pPr>
            <w:r w:rsidRPr="00565220">
              <w:rPr>
                <w:sz w:val="24"/>
                <w:szCs w:val="24"/>
              </w:rPr>
              <w:t>14</w:t>
            </w:r>
          </w:p>
        </w:tc>
        <w:tc>
          <w:tcPr>
            <w:tcW w:w="365" w:type="pct"/>
            <w:vAlign w:val="center"/>
          </w:tcPr>
          <w:p w14:paraId="520F8B5F" w14:textId="77777777" w:rsidR="00C46DE3" w:rsidRPr="00565220" w:rsidRDefault="00C46DE3" w:rsidP="006B6CDD">
            <w:pPr>
              <w:jc w:val="center"/>
              <w:rPr>
                <w:bCs/>
                <w:sz w:val="24"/>
                <w:szCs w:val="24"/>
                <w:lang w:val="vi-VN"/>
              </w:rPr>
            </w:pPr>
            <w:r w:rsidRPr="00565220">
              <w:rPr>
                <w:sz w:val="24"/>
                <w:szCs w:val="24"/>
              </w:rPr>
              <w:t>1.010812</w:t>
            </w:r>
          </w:p>
        </w:tc>
        <w:tc>
          <w:tcPr>
            <w:tcW w:w="634" w:type="pct"/>
            <w:vAlign w:val="center"/>
          </w:tcPr>
          <w:p w14:paraId="3962A4F0" w14:textId="77777777" w:rsidR="00C46DE3" w:rsidRPr="00565220" w:rsidRDefault="00C46DE3" w:rsidP="006B6CDD">
            <w:pPr>
              <w:jc w:val="both"/>
              <w:rPr>
                <w:sz w:val="24"/>
                <w:szCs w:val="24"/>
              </w:rPr>
            </w:pPr>
            <w:r w:rsidRPr="00565220">
              <w:rPr>
                <w:sz w:val="24"/>
                <w:szCs w:val="24"/>
                <w:lang w:val="vi-VN"/>
              </w:rPr>
              <w:t>Tiếp nhận người có công vào cơ sở nuôi dưỡng, điều dưỡng người có công do tỉnh quản lý</w:t>
            </w:r>
          </w:p>
        </w:tc>
        <w:tc>
          <w:tcPr>
            <w:tcW w:w="1422" w:type="pct"/>
            <w:vAlign w:val="center"/>
          </w:tcPr>
          <w:p w14:paraId="185E5478" w14:textId="77777777" w:rsidR="00C46DE3" w:rsidRPr="00565220" w:rsidRDefault="00C46DE3" w:rsidP="006B6CDD">
            <w:pPr>
              <w:jc w:val="both"/>
              <w:rPr>
                <w:sz w:val="24"/>
                <w:szCs w:val="24"/>
              </w:rPr>
            </w:pPr>
            <w:r w:rsidRPr="00565220">
              <w:rPr>
                <w:sz w:val="24"/>
                <w:szCs w:val="24"/>
              </w:rPr>
              <w:t>Đối với trường hợp đề nghị vào cơ sở nuôi dưỡng, điều dưỡng người có công do tỉnh quản lý: 10 ngày làm việc kể từ ngày nhận đủ hồ sơ.</w:t>
            </w:r>
          </w:p>
        </w:tc>
        <w:tc>
          <w:tcPr>
            <w:tcW w:w="742" w:type="pct"/>
            <w:vAlign w:val="center"/>
          </w:tcPr>
          <w:p w14:paraId="75DB4BCB" w14:textId="77777777" w:rsidR="00C46DE3" w:rsidRPr="00565220" w:rsidRDefault="00C46DE3" w:rsidP="006B6CDD">
            <w:pPr>
              <w:jc w:val="both"/>
              <w:rPr>
                <w:sz w:val="24"/>
                <w:szCs w:val="24"/>
              </w:rPr>
            </w:pPr>
            <w:r>
              <w:rPr>
                <w:sz w:val="24"/>
                <w:szCs w:val="24"/>
              </w:rPr>
              <w:t>UBND</w:t>
            </w:r>
            <w:r w:rsidRPr="00565220">
              <w:rPr>
                <w:sz w:val="24"/>
                <w:szCs w:val="24"/>
              </w:rPr>
              <w:t xml:space="preserve"> cấp xã; Sở Nội vụ; Chủ tịch </w:t>
            </w:r>
            <w:r>
              <w:rPr>
                <w:sz w:val="24"/>
                <w:szCs w:val="24"/>
              </w:rPr>
              <w:t>UBND</w:t>
            </w:r>
            <w:r w:rsidRPr="00565220">
              <w:rPr>
                <w:sz w:val="24"/>
                <w:szCs w:val="24"/>
              </w:rPr>
              <w:t xml:space="preserve"> cấp tỉnh. </w:t>
            </w:r>
          </w:p>
          <w:p w14:paraId="78F7A088" w14:textId="77777777" w:rsidR="00C46DE3" w:rsidRPr="00565220" w:rsidRDefault="00C46DE3" w:rsidP="006B6CDD">
            <w:pPr>
              <w:jc w:val="both"/>
              <w:rPr>
                <w:sz w:val="24"/>
                <w:szCs w:val="24"/>
              </w:rPr>
            </w:pPr>
          </w:p>
        </w:tc>
        <w:tc>
          <w:tcPr>
            <w:tcW w:w="695" w:type="pct"/>
            <w:vMerge/>
            <w:vAlign w:val="center"/>
          </w:tcPr>
          <w:p w14:paraId="4ED66FED" w14:textId="77777777" w:rsidR="00C46DE3" w:rsidRPr="00565220" w:rsidRDefault="00C46DE3" w:rsidP="00271343">
            <w:pPr>
              <w:pStyle w:val="NormalWeb"/>
              <w:spacing w:before="120" w:after="120" w:line="234" w:lineRule="atLeast"/>
              <w:jc w:val="both"/>
              <w:rPr>
                <w:lang w:val="vi-VN"/>
              </w:rPr>
            </w:pPr>
          </w:p>
        </w:tc>
        <w:tc>
          <w:tcPr>
            <w:tcW w:w="947" w:type="pct"/>
            <w:vMerge/>
            <w:vAlign w:val="center"/>
          </w:tcPr>
          <w:p w14:paraId="1390ADF1" w14:textId="77777777" w:rsidR="00C46DE3" w:rsidRPr="00565220" w:rsidRDefault="00C46DE3" w:rsidP="006B6CDD">
            <w:pPr>
              <w:jc w:val="both"/>
              <w:rPr>
                <w:sz w:val="24"/>
                <w:szCs w:val="24"/>
              </w:rPr>
            </w:pPr>
          </w:p>
        </w:tc>
      </w:tr>
      <w:tr w:rsidR="00C46DE3" w:rsidRPr="00565220" w14:paraId="3969C507" w14:textId="77777777" w:rsidTr="00732384">
        <w:trPr>
          <w:trHeight w:val="3531"/>
          <w:jc w:val="center"/>
        </w:trPr>
        <w:tc>
          <w:tcPr>
            <w:tcW w:w="195" w:type="pct"/>
            <w:vAlign w:val="center"/>
          </w:tcPr>
          <w:p w14:paraId="7D201DAE" w14:textId="77777777" w:rsidR="00C46DE3" w:rsidRPr="00565220" w:rsidRDefault="00C46DE3" w:rsidP="006B6CDD">
            <w:pPr>
              <w:jc w:val="both"/>
              <w:rPr>
                <w:sz w:val="24"/>
                <w:szCs w:val="24"/>
              </w:rPr>
            </w:pPr>
            <w:r w:rsidRPr="00565220">
              <w:rPr>
                <w:sz w:val="24"/>
                <w:szCs w:val="24"/>
              </w:rPr>
              <w:t>15</w:t>
            </w:r>
          </w:p>
        </w:tc>
        <w:tc>
          <w:tcPr>
            <w:tcW w:w="365" w:type="pct"/>
            <w:vAlign w:val="center"/>
          </w:tcPr>
          <w:p w14:paraId="541FA82D" w14:textId="77777777" w:rsidR="00C46DE3" w:rsidRPr="00565220" w:rsidRDefault="00C46DE3" w:rsidP="006B6CDD">
            <w:pPr>
              <w:jc w:val="both"/>
              <w:rPr>
                <w:sz w:val="24"/>
                <w:szCs w:val="24"/>
              </w:rPr>
            </w:pPr>
            <w:r w:rsidRPr="00565220">
              <w:rPr>
                <w:sz w:val="24"/>
                <w:szCs w:val="24"/>
              </w:rPr>
              <w:t>1.010806</w:t>
            </w:r>
          </w:p>
        </w:tc>
        <w:tc>
          <w:tcPr>
            <w:tcW w:w="634" w:type="pct"/>
            <w:vAlign w:val="center"/>
          </w:tcPr>
          <w:p w14:paraId="5D83ABE0" w14:textId="77777777" w:rsidR="00C46DE3" w:rsidRPr="00565220" w:rsidRDefault="00C46DE3" w:rsidP="006B6CDD">
            <w:pPr>
              <w:jc w:val="both"/>
              <w:rPr>
                <w:sz w:val="24"/>
                <w:szCs w:val="24"/>
                <w:lang w:val="vi-VN"/>
              </w:rPr>
            </w:pPr>
            <w:r w:rsidRPr="00565220">
              <w:rPr>
                <w:sz w:val="24"/>
                <w:szCs w:val="24"/>
                <w:lang w:val="vi-VN"/>
              </w:rPr>
              <w:t>Công nhận thương binh, người hưởng chính sách như thương binh</w:t>
            </w:r>
          </w:p>
        </w:tc>
        <w:tc>
          <w:tcPr>
            <w:tcW w:w="1422" w:type="pct"/>
            <w:vAlign w:val="center"/>
          </w:tcPr>
          <w:p w14:paraId="1F658EF0" w14:textId="77777777" w:rsidR="00C46DE3" w:rsidRPr="00565220" w:rsidRDefault="00C46DE3" w:rsidP="006B6CDD">
            <w:pPr>
              <w:jc w:val="both"/>
              <w:rPr>
                <w:sz w:val="24"/>
                <w:szCs w:val="24"/>
              </w:rPr>
            </w:pPr>
            <w:r w:rsidRPr="00565220">
              <w:rPr>
                <w:sz w:val="24"/>
                <w:szCs w:val="24"/>
              </w:rPr>
              <w:t>72 ngày làm việc kể từ ngày nhận đủ giấy tờ, hồ sơ</w:t>
            </w:r>
          </w:p>
        </w:tc>
        <w:tc>
          <w:tcPr>
            <w:tcW w:w="742" w:type="pct"/>
            <w:vAlign w:val="center"/>
          </w:tcPr>
          <w:p w14:paraId="16294982" w14:textId="77777777" w:rsidR="00C46DE3" w:rsidRPr="00565220" w:rsidRDefault="00C46DE3" w:rsidP="006B6CDD">
            <w:pPr>
              <w:jc w:val="both"/>
              <w:rPr>
                <w:sz w:val="24"/>
                <w:szCs w:val="24"/>
              </w:rPr>
            </w:pPr>
            <w:r w:rsidRPr="00565220">
              <w:rPr>
                <w:sz w:val="24"/>
                <w:szCs w:val="24"/>
              </w:rPr>
              <w:t xml:space="preserve">Sở Nội vụ nơi thường trú của người bị thương, </w:t>
            </w:r>
            <w:r w:rsidRPr="00565220">
              <w:rPr>
                <w:spacing w:val="-2"/>
                <w:sz w:val="24"/>
                <w:szCs w:val="24"/>
                <w:lang w:eastAsia="vi-VN"/>
              </w:rPr>
              <w:t>Cơ quan có thẩm quyền cấp giấy chứng nhận bị thương,</w:t>
            </w:r>
            <w:r w:rsidRPr="00565220">
              <w:rPr>
                <w:sz w:val="24"/>
                <w:szCs w:val="24"/>
              </w:rPr>
              <w:t xml:space="preserve"> </w:t>
            </w:r>
            <w:r w:rsidRPr="00565220">
              <w:rPr>
                <w:sz w:val="24"/>
                <w:szCs w:val="24"/>
                <w:lang w:eastAsia="vi-VN"/>
              </w:rPr>
              <w:t>Hội đồng giám định y khoa cấp tỉnh</w:t>
            </w:r>
            <w:r w:rsidRPr="00565220">
              <w:rPr>
                <w:sz w:val="24"/>
                <w:szCs w:val="24"/>
              </w:rPr>
              <w:t>.</w:t>
            </w:r>
          </w:p>
          <w:p w14:paraId="48F5BC2B" w14:textId="77777777" w:rsidR="00C46DE3" w:rsidRPr="00565220" w:rsidRDefault="00C46DE3" w:rsidP="006B6CDD">
            <w:pPr>
              <w:jc w:val="both"/>
              <w:rPr>
                <w:sz w:val="24"/>
                <w:szCs w:val="24"/>
              </w:rPr>
            </w:pPr>
          </w:p>
        </w:tc>
        <w:tc>
          <w:tcPr>
            <w:tcW w:w="695" w:type="pct"/>
            <w:vMerge/>
            <w:vAlign w:val="center"/>
          </w:tcPr>
          <w:p w14:paraId="1640A374" w14:textId="77777777" w:rsidR="00C46DE3" w:rsidRPr="00565220" w:rsidRDefault="00C46DE3" w:rsidP="006B6CDD">
            <w:pPr>
              <w:pStyle w:val="NormalWeb"/>
              <w:spacing w:before="0" w:beforeAutospacing="0" w:after="0" w:afterAutospacing="0" w:line="234" w:lineRule="atLeast"/>
              <w:jc w:val="both"/>
              <w:rPr>
                <w:lang w:val="vi-VN"/>
              </w:rPr>
            </w:pPr>
          </w:p>
        </w:tc>
        <w:tc>
          <w:tcPr>
            <w:tcW w:w="947" w:type="pct"/>
            <w:vMerge/>
          </w:tcPr>
          <w:p w14:paraId="48CB46D9" w14:textId="77777777" w:rsidR="00C46DE3" w:rsidRPr="00565220" w:rsidRDefault="00C46DE3" w:rsidP="006B6CDD">
            <w:pPr>
              <w:jc w:val="both"/>
              <w:rPr>
                <w:sz w:val="24"/>
                <w:szCs w:val="24"/>
              </w:rPr>
            </w:pPr>
          </w:p>
        </w:tc>
      </w:tr>
    </w:tbl>
    <w:p w14:paraId="29B88159" w14:textId="77777777" w:rsidR="006C037E" w:rsidRDefault="006C037E" w:rsidP="00F50F2A">
      <w:pPr>
        <w:pStyle w:val="ListParagraph"/>
        <w:spacing w:before="60" w:after="240"/>
        <w:jc w:val="both"/>
        <w:rPr>
          <w:b/>
        </w:rPr>
      </w:pPr>
    </w:p>
    <w:p w14:paraId="26470B13" w14:textId="77777777" w:rsidR="00732384" w:rsidRDefault="00732384" w:rsidP="00F50F2A">
      <w:pPr>
        <w:pStyle w:val="ListParagraph"/>
        <w:spacing w:before="60" w:after="240"/>
        <w:jc w:val="both"/>
        <w:rPr>
          <w:b/>
        </w:rPr>
      </w:pPr>
    </w:p>
    <w:p w14:paraId="0E80A648" w14:textId="77777777" w:rsidR="00463AB1" w:rsidRPr="003C0D1E" w:rsidRDefault="00322404" w:rsidP="003C0D1E">
      <w:pPr>
        <w:pStyle w:val="ListParagraph"/>
        <w:spacing w:before="60" w:after="240"/>
        <w:ind w:hanging="153"/>
        <w:jc w:val="both"/>
        <w:rPr>
          <w:b/>
          <w:sz w:val="26"/>
          <w:szCs w:val="26"/>
          <w:lang w:val="vi-VN"/>
        </w:rPr>
      </w:pPr>
      <w:r w:rsidRPr="003C0D1E">
        <w:rPr>
          <w:b/>
          <w:sz w:val="26"/>
          <w:szCs w:val="26"/>
        </w:rPr>
        <w:lastRenderedPageBreak/>
        <w:t>II. THỦ TỤC HÀNH CHÍNH</w:t>
      </w:r>
      <w:r w:rsidR="009C0BEF" w:rsidRPr="003C0D1E">
        <w:rPr>
          <w:b/>
          <w:sz w:val="26"/>
          <w:szCs w:val="26"/>
          <w:lang w:val="vi-VN"/>
        </w:rPr>
        <w:t xml:space="preserve"> CẤP TỈNH</w:t>
      </w:r>
      <w:r w:rsidRPr="003C0D1E">
        <w:rPr>
          <w:b/>
          <w:sz w:val="26"/>
          <w:szCs w:val="26"/>
        </w:rPr>
        <w:t xml:space="preserve"> </w:t>
      </w:r>
      <w:r w:rsidR="00155DE0" w:rsidRPr="003C0D1E">
        <w:rPr>
          <w:b/>
          <w:sz w:val="26"/>
          <w:szCs w:val="26"/>
          <w:lang w:val="vi-VN"/>
        </w:rPr>
        <w:t xml:space="preserve">ĐƯỢC </w:t>
      </w:r>
      <w:r w:rsidRPr="003C0D1E">
        <w:rPr>
          <w:b/>
          <w:sz w:val="26"/>
          <w:szCs w:val="26"/>
        </w:rPr>
        <w:t>SỬA ĐỔI, BỔ SUNG</w:t>
      </w:r>
      <w:r w:rsidR="006B6CDD" w:rsidRPr="003C0D1E">
        <w:rPr>
          <w:b/>
          <w:sz w:val="26"/>
          <w:szCs w:val="26"/>
          <w:lang w:val="vi-VN"/>
        </w:rPr>
        <w:t xml:space="preserve"> (03 </w:t>
      </w:r>
      <w:r w:rsidR="000A1438" w:rsidRPr="003C0D1E">
        <w:rPr>
          <w:b/>
          <w:sz w:val="26"/>
          <w:szCs w:val="26"/>
          <w:lang w:val="vi-VN"/>
        </w:rPr>
        <w:t>TTHC)</w:t>
      </w:r>
    </w:p>
    <w:tbl>
      <w:tblPr>
        <w:tblW w:w="15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84"/>
        <w:gridCol w:w="3794"/>
        <w:gridCol w:w="1842"/>
        <w:gridCol w:w="2127"/>
        <w:gridCol w:w="2268"/>
        <w:gridCol w:w="2954"/>
      </w:tblGrid>
      <w:tr w:rsidR="00E67417" w:rsidRPr="003C0D1E" w14:paraId="63D9E445" w14:textId="77777777" w:rsidTr="00A75EA1">
        <w:trPr>
          <w:trHeight w:val="1207"/>
          <w:tblHeader/>
          <w:jc w:val="center"/>
        </w:trPr>
        <w:tc>
          <w:tcPr>
            <w:tcW w:w="709" w:type="dxa"/>
            <w:vAlign w:val="center"/>
          </w:tcPr>
          <w:p w14:paraId="7877CB7B" w14:textId="77777777" w:rsidR="00E67417" w:rsidRPr="003C0D1E" w:rsidRDefault="00E67417" w:rsidP="009C0BEF">
            <w:pPr>
              <w:spacing w:before="120"/>
              <w:jc w:val="center"/>
              <w:rPr>
                <w:b/>
                <w:sz w:val="24"/>
                <w:szCs w:val="24"/>
              </w:rPr>
            </w:pPr>
            <w:r w:rsidRPr="003C0D1E">
              <w:rPr>
                <w:b/>
                <w:sz w:val="24"/>
                <w:szCs w:val="24"/>
              </w:rPr>
              <w:t>TT</w:t>
            </w:r>
          </w:p>
        </w:tc>
        <w:tc>
          <w:tcPr>
            <w:tcW w:w="1384" w:type="dxa"/>
            <w:vAlign w:val="center"/>
          </w:tcPr>
          <w:p w14:paraId="26C617C9" w14:textId="77777777" w:rsidR="00E67417" w:rsidRPr="003C0D1E" w:rsidRDefault="00E67417" w:rsidP="00E67417">
            <w:pPr>
              <w:jc w:val="center"/>
              <w:rPr>
                <w:b/>
                <w:sz w:val="24"/>
                <w:szCs w:val="24"/>
                <w:lang w:val="vi-VN"/>
              </w:rPr>
            </w:pPr>
            <w:r w:rsidRPr="003C0D1E">
              <w:rPr>
                <w:b/>
                <w:sz w:val="24"/>
                <w:szCs w:val="24"/>
                <w:lang w:val="vi-VN"/>
              </w:rPr>
              <w:t>Mã số TTHC</w:t>
            </w:r>
          </w:p>
        </w:tc>
        <w:tc>
          <w:tcPr>
            <w:tcW w:w="3794" w:type="dxa"/>
            <w:vAlign w:val="center"/>
          </w:tcPr>
          <w:p w14:paraId="188B354A" w14:textId="77777777" w:rsidR="00E67417" w:rsidRPr="003C0D1E" w:rsidRDefault="00E67417" w:rsidP="00E67417">
            <w:pPr>
              <w:jc w:val="center"/>
              <w:rPr>
                <w:b/>
                <w:sz w:val="24"/>
                <w:szCs w:val="24"/>
                <w:lang w:val="vi-VN"/>
              </w:rPr>
            </w:pPr>
            <w:r w:rsidRPr="003C0D1E">
              <w:rPr>
                <w:b/>
                <w:sz w:val="24"/>
                <w:szCs w:val="24"/>
                <w:lang w:val="vi-VN"/>
              </w:rPr>
              <w:t>Tên TTHC</w:t>
            </w:r>
          </w:p>
        </w:tc>
        <w:tc>
          <w:tcPr>
            <w:tcW w:w="1842" w:type="dxa"/>
            <w:vAlign w:val="center"/>
          </w:tcPr>
          <w:p w14:paraId="2F88255C" w14:textId="77777777" w:rsidR="00E67417" w:rsidRDefault="00E67417" w:rsidP="00E67417">
            <w:pPr>
              <w:jc w:val="center"/>
              <w:rPr>
                <w:b/>
                <w:sz w:val="24"/>
                <w:szCs w:val="24"/>
              </w:rPr>
            </w:pPr>
            <w:r w:rsidRPr="003C0D1E">
              <w:rPr>
                <w:b/>
                <w:sz w:val="24"/>
                <w:szCs w:val="24"/>
                <w:lang w:val="vi-VN"/>
              </w:rPr>
              <w:t xml:space="preserve">Thời gian </w:t>
            </w:r>
          </w:p>
          <w:p w14:paraId="150E0D38" w14:textId="77777777" w:rsidR="00E67417" w:rsidRPr="003C0D1E" w:rsidRDefault="00E67417" w:rsidP="00E67417">
            <w:pPr>
              <w:jc w:val="center"/>
              <w:rPr>
                <w:b/>
                <w:sz w:val="24"/>
                <w:szCs w:val="24"/>
                <w:lang w:val="vi-VN"/>
              </w:rPr>
            </w:pPr>
            <w:r w:rsidRPr="003C0D1E">
              <w:rPr>
                <w:b/>
                <w:sz w:val="24"/>
                <w:szCs w:val="24"/>
                <w:lang w:val="vi-VN"/>
              </w:rPr>
              <w:t>giải quyết</w:t>
            </w:r>
          </w:p>
        </w:tc>
        <w:tc>
          <w:tcPr>
            <w:tcW w:w="2127" w:type="dxa"/>
            <w:vAlign w:val="center"/>
          </w:tcPr>
          <w:p w14:paraId="571DEC2B" w14:textId="77777777" w:rsidR="00E67417" w:rsidRDefault="00E67417" w:rsidP="00E67417">
            <w:pPr>
              <w:ind w:left="-108"/>
              <w:jc w:val="center"/>
              <w:rPr>
                <w:b/>
                <w:sz w:val="24"/>
                <w:szCs w:val="24"/>
              </w:rPr>
            </w:pPr>
            <w:r w:rsidRPr="003C0D1E">
              <w:rPr>
                <w:b/>
                <w:sz w:val="24"/>
                <w:szCs w:val="24"/>
                <w:lang w:val="vi-VN"/>
              </w:rPr>
              <w:t>Cơ quan</w:t>
            </w:r>
          </w:p>
          <w:p w14:paraId="31FA0AC2" w14:textId="77777777" w:rsidR="00E67417" w:rsidRPr="003C0D1E" w:rsidRDefault="00E67417" w:rsidP="00E67417">
            <w:pPr>
              <w:ind w:left="-108"/>
              <w:jc w:val="center"/>
              <w:rPr>
                <w:b/>
                <w:sz w:val="24"/>
                <w:szCs w:val="24"/>
                <w:lang w:val="vi-VN"/>
              </w:rPr>
            </w:pPr>
            <w:r w:rsidRPr="003C0D1E">
              <w:rPr>
                <w:b/>
                <w:sz w:val="24"/>
                <w:szCs w:val="24"/>
                <w:lang w:val="vi-VN"/>
              </w:rPr>
              <w:t xml:space="preserve"> thực hiện</w:t>
            </w:r>
          </w:p>
        </w:tc>
        <w:tc>
          <w:tcPr>
            <w:tcW w:w="2268" w:type="dxa"/>
            <w:vAlign w:val="center"/>
          </w:tcPr>
          <w:p w14:paraId="607B85D9" w14:textId="77777777" w:rsidR="00E67417" w:rsidRPr="003C0D1E" w:rsidRDefault="00E67417" w:rsidP="00E67417">
            <w:pPr>
              <w:jc w:val="center"/>
              <w:rPr>
                <w:b/>
                <w:sz w:val="24"/>
                <w:szCs w:val="24"/>
                <w:lang w:val="vi-VN"/>
              </w:rPr>
            </w:pPr>
            <w:r w:rsidRPr="003C0D1E">
              <w:rPr>
                <w:b/>
                <w:sz w:val="24"/>
                <w:szCs w:val="24"/>
                <w:lang w:val="vi-VN"/>
              </w:rPr>
              <w:t xml:space="preserve">Cách thức </w:t>
            </w:r>
          </w:p>
          <w:p w14:paraId="7DCAB9B5" w14:textId="77777777" w:rsidR="00E67417" w:rsidRPr="003C0D1E" w:rsidRDefault="00E67417" w:rsidP="00E67417">
            <w:pPr>
              <w:jc w:val="center"/>
              <w:rPr>
                <w:b/>
                <w:sz w:val="24"/>
                <w:szCs w:val="24"/>
                <w:lang w:val="vi-VN"/>
              </w:rPr>
            </w:pPr>
            <w:r w:rsidRPr="003C0D1E">
              <w:rPr>
                <w:b/>
                <w:sz w:val="24"/>
                <w:szCs w:val="24"/>
                <w:lang w:val="vi-VN"/>
              </w:rPr>
              <w:t>thực hiện</w:t>
            </w:r>
          </w:p>
        </w:tc>
        <w:tc>
          <w:tcPr>
            <w:tcW w:w="2954" w:type="dxa"/>
            <w:vAlign w:val="center"/>
          </w:tcPr>
          <w:p w14:paraId="654359D3" w14:textId="77777777" w:rsidR="00E67417" w:rsidRPr="003C0D1E" w:rsidRDefault="00E67417" w:rsidP="00E67417">
            <w:pPr>
              <w:jc w:val="center"/>
              <w:rPr>
                <w:b/>
                <w:sz w:val="24"/>
                <w:szCs w:val="24"/>
              </w:rPr>
            </w:pPr>
            <w:r w:rsidRPr="003C0D1E">
              <w:rPr>
                <w:b/>
                <w:sz w:val="24"/>
                <w:szCs w:val="24"/>
              </w:rPr>
              <w:t>Căn cứ pháp lý</w:t>
            </w:r>
          </w:p>
        </w:tc>
      </w:tr>
      <w:tr w:rsidR="00E67417" w:rsidRPr="003C0D1E" w14:paraId="10377F34" w14:textId="77777777" w:rsidTr="00A75EA1">
        <w:trPr>
          <w:trHeight w:val="2128"/>
          <w:jc w:val="center"/>
        </w:trPr>
        <w:tc>
          <w:tcPr>
            <w:tcW w:w="709" w:type="dxa"/>
            <w:vAlign w:val="center"/>
          </w:tcPr>
          <w:p w14:paraId="39170522" w14:textId="77777777" w:rsidR="00E67417" w:rsidRPr="003C0D1E" w:rsidRDefault="00E67417" w:rsidP="005748E9">
            <w:pPr>
              <w:jc w:val="center"/>
              <w:rPr>
                <w:sz w:val="24"/>
                <w:szCs w:val="24"/>
              </w:rPr>
            </w:pPr>
            <w:r w:rsidRPr="003C0D1E">
              <w:rPr>
                <w:sz w:val="24"/>
                <w:szCs w:val="24"/>
              </w:rPr>
              <w:t>1</w:t>
            </w:r>
          </w:p>
        </w:tc>
        <w:tc>
          <w:tcPr>
            <w:tcW w:w="1384" w:type="dxa"/>
            <w:vAlign w:val="center"/>
          </w:tcPr>
          <w:p w14:paraId="432CA991" w14:textId="77777777" w:rsidR="00E67417" w:rsidRPr="003C0D1E" w:rsidRDefault="00E67417" w:rsidP="005748E9">
            <w:pPr>
              <w:jc w:val="center"/>
              <w:rPr>
                <w:sz w:val="24"/>
                <w:szCs w:val="24"/>
              </w:rPr>
            </w:pPr>
            <w:r w:rsidRPr="003C0D1E">
              <w:rPr>
                <w:sz w:val="24"/>
                <w:szCs w:val="24"/>
              </w:rPr>
              <w:t>1.010808</w:t>
            </w:r>
          </w:p>
        </w:tc>
        <w:tc>
          <w:tcPr>
            <w:tcW w:w="3794" w:type="dxa"/>
            <w:vAlign w:val="center"/>
          </w:tcPr>
          <w:p w14:paraId="2371ECB4" w14:textId="77777777" w:rsidR="00E67417" w:rsidRPr="003C0D1E" w:rsidRDefault="00E67417" w:rsidP="005748E9">
            <w:pPr>
              <w:jc w:val="both"/>
              <w:rPr>
                <w:sz w:val="24"/>
                <w:szCs w:val="24"/>
                <w:lang w:val="vi-VN"/>
              </w:rPr>
            </w:pPr>
            <w:r w:rsidRPr="003C0D1E">
              <w:rPr>
                <w:sz w:val="24"/>
                <w:szCs w:val="24"/>
                <w:lang w:val="vi-VN"/>
              </w:rPr>
              <w:t>Giải quyết hưởng thêm một chế độ trợ cấp đối với thương binh đồng thời là bệnh binh</w:t>
            </w:r>
          </w:p>
        </w:tc>
        <w:tc>
          <w:tcPr>
            <w:tcW w:w="1842" w:type="dxa"/>
            <w:vAlign w:val="center"/>
          </w:tcPr>
          <w:p w14:paraId="649284BD" w14:textId="77777777" w:rsidR="00E67417" w:rsidRPr="003C0D1E" w:rsidRDefault="00E67417" w:rsidP="005748E9">
            <w:pPr>
              <w:pStyle w:val="NormalWeb"/>
              <w:spacing w:before="120" w:beforeAutospacing="0" w:after="120" w:afterAutospacing="0" w:line="234" w:lineRule="atLeast"/>
              <w:jc w:val="both"/>
            </w:pPr>
            <w:r w:rsidRPr="003C0D1E">
              <w:t>10 ngày làm việc kể từ ngày nhận đủ giấy tờ</w:t>
            </w:r>
          </w:p>
        </w:tc>
        <w:tc>
          <w:tcPr>
            <w:tcW w:w="2127" w:type="dxa"/>
            <w:vAlign w:val="center"/>
          </w:tcPr>
          <w:p w14:paraId="63FB2E36" w14:textId="77777777" w:rsidR="00E67417" w:rsidRPr="003C0D1E" w:rsidRDefault="00E67417" w:rsidP="005748E9">
            <w:pPr>
              <w:pStyle w:val="NormalWeb"/>
              <w:spacing w:before="120" w:beforeAutospacing="0" w:after="120" w:afterAutospacing="0" w:line="234" w:lineRule="atLeast"/>
              <w:jc w:val="both"/>
            </w:pPr>
            <w:r w:rsidRPr="003C0D1E">
              <w:t>Sở Nội vụ</w:t>
            </w:r>
          </w:p>
        </w:tc>
        <w:tc>
          <w:tcPr>
            <w:tcW w:w="2268" w:type="dxa"/>
            <w:vMerge w:val="restart"/>
            <w:vAlign w:val="center"/>
          </w:tcPr>
          <w:p w14:paraId="3628A882" w14:textId="77777777" w:rsidR="00E67417" w:rsidRPr="003C0D1E" w:rsidRDefault="00E67417" w:rsidP="00E67417">
            <w:pPr>
              <w:pStyle w:val="NormalWeb"/>
              <w:spacing w:before="120" w:beforeAutospacing="0" w:after="120" w:afterAutospacing="0"/>
              <w:jc w:val="both"/>
              <w:rPr>
                <w:lang w:val="vi-VN"/>
              </w:rPr>
            </w:pPr>
            <w:r w:rsidRPr="003C0D1E">
              <w:rPr>
                <w:lang w:val="vi-VN"/>
              </w:rPr>
              <w:t>- Tiếp nhận hồ sơ và trả kết quả trực tiếp;</w:t>
            </w:r>
          </w:p>
          <w:p w14:paraId="50D5435D" w14:textId="77777777" w:rsidR="00E67417" w:rsidRPr="003C0D1E" w:rsidRDefault="00E67417" w:rsidP="00E67417">
            <w:pPr>
              <w:pStyle w:val="NormalWeb"/>
              <w:spacing w:before="120" w:beforeAutospacing="0" w:after="120" w:afterAutospacing="0"/>
              <w:jc w:val="both"/>
              <w:rPr>
                <w:lang w:val="vi-VN"/>
              </w:rPr>
            </w:pPr>
            <w:r w:rsidRPr="003C0D1E">
              <w:rPr>
                <w:lang w:val="vi-VN"/>
              </w:rPr>
              <w:t>- Tiếp nhận hồ sơ và trả kết quả qua bưu chính công ích;</w:t>
            </w:r>
          </w:p>
          <w:p w14:paraId="20863335" w14:textId="77777777" w:rsidR="00E67417" w:rsidRPr="003C0D1E" w:rsidRDefault="00E67417" w:rsidP="00E67417">
            <w:pPr>
              <w:pStyle w:val="NormalWeb"/>
              <w:spacing w:before="120" w:beforeAutospacing="0" w:after="120" w:afterAutospacing="0"/>
              <w:jc w:val="both"/>
              <w:rPr>
                <w:lang w:val="vi-VN"/>
              </w:rPr>
            </w:pPr>
            <w:r w:rsidRPr="003C0D1E">
              <w:rPr>
                <w:lang w:val="vi-VN"/>
              </w:rPr>
              <w:t>- Tiếp nhận hồ sơ trực tuyến.</w:t>
            </w:r>
          </w:p>
        </w:tc>
        <w:tc>
          <w:tcPr>
            <w:tcW w:w="2954" w:type="dxa"/>
            <w:vMerge w:val="restart"/>
            <w:vAlign w:val="center"/>
          </w:tcPr>
          <w:p w14:paraId="57674BB9" w14:textId="77777777" w:rsidR="00E67417" w:rsidRPr="00565220" w:rsidRDefault="00E67417" w:rsidP="00E67417">
            <w:pPr>
              <w:spacing w:before="120" w:after="120"/>
              <w:jc w:val="both"/>
              <w:rPr>
                <w:sz w:val="24"/>
                <w:szCs w:val="24"/>
              </w:rPr>
            </w:pPr>
            <w:r w:rsidRPr="00565220">
              <w:rPr>
                <w:sz w:val="24"/>
                <w:szCs w:val="24"/>
              </w:rPr>
              <w:t>Pháp</w:t>
            </w:r>
            <w:r w:rsidRPr="00565220">
              <w:rPr>
                <w:spacing w:val="-2"/>
                <w:sz w:val="24"/>
                <w:szCs w:val="24"/>
              </w:rPr>
              <w:t xml:space="preserve"> </w:t>
            </w:r>
            <w:r w:rsidRPr="00565220">
              <w:rPr>
                <w:sz w:val="24"/>
                <w:szCs w:val="24"/>
              </w:rPr>
              <w:t>lệnh</w:t>
            </w:r>
            <w:r w:rsidRPr="00565220">
              <w:rPr>
                <w:spacing w:val="-2"/>
                <w:sz w:val="24"/>
                <w:szCs w:val="24"/>
              </w:rPr>
              <w:t xml:space="preserve"> </w:t>
            </w:r>
            <w:r w:rsidRPr="00565220">
              <w:rPr>
                <w:sz w:val="24"/>
                <w:szCs w:val="24"/>
              </w:rPr>
              <w:t>Ưu</w:t>
            </w:r>
            <w:r w:rsidRPr="00565220">
              <w:rPr>
                <w:spacing w:val="-2"/>
                <w:sz w:val="24"/>
                <w:szCs w:val="24"/>
              </w:rPr>
              <w:t xml:space="preserve"> </w:t>
            </w:r>
            <w:r w:rsidRPr="00565220">
              <w:rPr>
                <w:sz w:val="24"/>
                <w:szCs w:val="24"/>
              </w:rPr>
              <w:t>đãi</w:t>
            </w:r>
            <w:r w:rsidRPr="00565220">
              <w:rPr>
                <w:spacing w:val="-2"/>
                <w:sz w:val="24"/>
                <w:szCs w:val="24"/>
              </w:rPr>
              <w:t xml:space="preserve"> </w:t>
            </w:r>
            <w:r w:rsidRPr="00565220">
              <w:rPr>
                <w:sz w:val="24"/>
                <w:szCs w:val="24"/>
              </w:rPr>
              <w:t>người</w:t>
            </w:r>
            <w:r w:rsidRPr="00565220">
              <w:rPr>
                <w:spacing w:val="-2"/>
                <w:sz w:val="24"/>
                <w:szCs w:val="24"/>
              </w:rPr>
              <w:t xml:space="preserve"> </w:t>
            </w:r>
            <w:r w:rsidRPr="00565220">
              <w:rPr>
                <w:sz w:val="24"/>
                <w:szCs w:val="24"/>
              </w:rPr>
              <w:t>có</w:t>
            </w:r>
            <w:r w:rsidRPr="00565220">
              <w:rPr>
                <w:spacing w:val="-2"/>
                <w:sz w:val="24"/>
                <w:szCs w:val="24"/>
              </w:rPr>
              <w:t xml:space="preserve"> </w:t>
            </w:r>
            <w:r w:rsidRPr="00565220">
              <w:rPr>
                <w:sz w:val="24"/>
                <w:szCs w:val="24"/>
              </w:rPr>
              <w:t>công</w:t>
            </w:r>
            <w:r w:rsidRPr="00565220">
              <w:rPr>
                <w:spacing w:val="-5"/>
                <w:sz w:val="24"/>
                <w:szCs w:val="24"/>
              </w:rPr>
              <w:t xml:space="preserve"> </w:t>
            </w:r>
            <w:r w:rsidRPr="00565220">
              <w:rPr>
                <w:sz w:val="24"/>
                <w:szCs w:val="24"/>
              </w:rPr>
              <w:t>với</w:t>
            </w:r>
            <w:r w:rsidRPr="00565220">
              <w:rPr>
                <w:spacing w:val="-2"/>
                <w:sz w:val="24"/>
                <w:szCs w:val="24"/>
              </w:rPr>
              <w:t xml:space="preserve"> </w:t>
            </w:r>
            <w:r w:rsidRPr="00565220">
              <w:rPr>
                <w:sz w:val="24"/>
                <w:szCs w:val="24"/>
              </w:rPr>
              <w:t>cách</w:t>
            </w:r>
            <w:r w:rsidRPr="00565220">
              <w:rPr>
                <w:spacing w:val="-2"/>
                <w:sz w:val="24"/>
                <w:szCs w:val="24"/>
              </w:rPr>
              <w:t xml:space="preserve"> </w:t>
            </w:r>
            <w:r w:rsidRPr="00565220">
              <w:rPr>
                <w:sz w:val="24"/>
                <w:szCs w:val="24"/>
              </w:rPr>
              <w:t>mạng</w:t>
            </w:r>
            <w:r w:rsidRPr="00565220">
              <w:rPr>
                <w:spacing w:val="-2"/>
                <w:sz w:val="24"/>
                <w:szCs w:val="24"/>
              </w:rPr>
              <w:t xml:space="preserve"> </w:t>
            </w:r>
            <w:r w:rsidRPr="00565220">
              <w:rPr>
                <w:sz w:val="24"/>
                <w:szCs w:val="24"/>
              </w:rPr>
              <w:t>năm</w:t>
            </w:r>
            <w:r w:rsidRPr="00565220">
              <w:rPr>
                <w:spacing w:val="-6"/>
                <w:sz w:val="24"/>
                <w:szCs w:val="24"/>
              </w:rPr>
              <w:t xml:space="preserve"> </w:t>
            </w:r>
            <w:r w:rsidRPr="00565220">
              <w:rPr>
                <w:spacing w:val="-2"/>
                <w:sz w:val="24"/>
                <w:szCs w:val="24"/>
              </w:rPr>
              <w:t>2020;</w:t>
            </w:r>
          </w:p>
          <w:p w14:paraId="30D0DF62" w14:textId="77777777" w:rsidR="00E67417" w:rsidRPr="00565220" w:rsidRDefault="00E67417" w:rsidP="00E67417">
            <w:pPr>
              <w:spacing w:before="120" w:after="120"/>
              <w:jc w:val="both"/>
              <w:rPr>
                <w:sz w:val="24"/>
                <w:szCs w:val="24"/>
              </w:rPr>
            </w:pPr>
            <w:r>
              <w:rPr>
                <w:sz w:val="24"/>
                <w:szCs w:val="24"/>
              </w:rPr>
              <w:t>- Nghị quyết số 190/2025/QH15</w:t>
            </w:r>
            <w:r w:rsidRPr="00565220">
              <w:rPr>
                <w:sz w:val="24"/>
                <w:szCs w:val="24"/>
              </w:rPr>
              <w:t>;</w:t>
            </w:r>
          </w:p>
          <w:p w14:paraId="58169103" w14:textId="77777777" w:rsidR="00E67417" w:rsidRPr="00565220" w:rsidRDefault="00E67417" w:rsidP="00E67417">
            <w:pPr>
              <w:spacing w:before="120" w:after="120"/>
              <w:jc w:val="both"/>
              <w:rPr>
                <w:sz w:val="24"/>
                <w:szCs w:val="24"/>
              </w:rPr>
            </w:pPr>
            <w:r w:rsidRPr="00565220">
              <w:rPr>
                <w:sz w:val="24"/>
                <w:szCs w:val="24"/>
              </w:rPr>
              <w:t>- Nghị định số 131/2021/NĐ-C</w:t>
            </w:r>
            <w:r>
              <w:rPr>
                <w:sz w:val="24"/>
                <w:szCs w:val="24"/>
              </w:rPr>
              <w:t>P ngày 30/12/2021 của Chính phủ</w:t>
            </w:r>
            <w:r w:rsidRPr="00565220">
              <w:rPr>
                <w:sz w:val="24"/>
                <w:szCs w:val="24"/>
              </w:rPr>
              <w:t>;</w:t>
            </w:r>
          </w:p>
          <w:p w14:paraId="74C5F4D5" w14:textId="77777777" w:rsidR="00E67417" w:rsidRPr="00565220" w:rsidRDefault="00E67417" w:rsidP="00E67417">
            <w:pPr>
              <w:spacing w:before="120" w:after="120"/>
              <w:jc w:val="both"/>
              <w:rPr>
                <w:sz w:val="24"/>
                <w:szCs w:val="24"/>
              </w:rPr>
            </w:pPr>
            <w:r w:rsidRPr="00565220">
              <w:rPr>
                <w:sz w:val="24"/>
                <w:szCs w:val="24"/>
                <w:lang w:val="vi-VN"/>
              </w:rPr>
              <w:t xml:space="preserve">- </w:t>
            </w:r>
            <w:r w:rsidRPr="00565220">
              <w:rPr>
                <w:sz w:val="24"/>
                <w:szCs w:val="24"/>
              </w:rPr>
              <w:t>Nghị định số 25/2025/NĐ-CP ngày 21/2/2025 của Chính phủ ;</w:t>
            </w:r>
          </w:p>
          <w:p w14:paraId="694E79ED" w14:textId="77777777" w:rsidR="00E67417" w:rsidRPr="00565220" w:rsidRDefault="00E67417" w:rsidP="00E67417">
            <w:pPr>
              <w:spacing w:before="120" w:after="120"/>
              <w:jc w:val="both"/>
              <w:rPr>
                <w:sz w:val="24"/>
                <w:szCs w:val="24"/>
              </w:rPr>
            </w:pPr>
            <w:r w:rsidRPr="00565220">
              <w:rPr>
                <w:sz w:val="24"/>
                <w:szCs w:val="24"/>
              </w:rPr>
              <w:t>- Nghị</w:t>
            </w:r>
            <w:r>
              <w:rPr>
                <w:sz w:val="24"/>
                <w:szCs w:val="24"/>
              </w:rPr>
              <w:t xml:space="preserve"> định số 129/2025/NĐ-CP ngày 11/6/2025 của Chính phủ</w:t>
            </w:r>
            <w:r w:rsidRPr="00565220">
              <w:rPr>
                <w:sz w:val="24"/>
                <w:szCs w:val="24"/>
              </w:rPr>
              <w:t>;</w:t>
            </w:r>
          </w:p>
          <w:p w14:paraId="02A85E54" w14:textId="77777777" w:rsidR="00E67417" w:rsidRPr="003C0D1E" w:rsidRDefault="00E67417" w:rsidP="00E67417">
            <w:pPr>
              <w:spacing w:after="120"/>
              <w:jc w:val="both"/>
              <w:rPr>
                <w:sz w:val="24"/>
                <w:szCs w:val="24"/>
              </w:rPr>
            </w:pPr>
            <w:r w:rsidRPr="00565220">
              <w:rPr>
                <w:spacing w:val="-2"/>
                <w:sz w:val="24"/>
                <w:szCs w:val="24"/>
                <w:lang w:val="vi-VN"/>
              </w:rPr>
              <w:t xml:space="preserve">- </w:t>
            </w:r>
            <w:r w:rsidRPr="00565220">
              <w:rPr>
                <w:spacing w:val="-2"/>
                <w:sz w:val="24"/>
                <w:szCs w:val="24"/>
              </w:rPr>
              <w:t>Nghị quyết số 24/2026/NQ-CР ngày 29/4/</w:t>
            </w:r>
            <w:r>
              <w:rPr>
                <w:spacing w:val="-2"/>
                <w:sz w:val="24"/>
                <w:szCs w:val="24"/>
              </w:rPr>
              <w:t>2026 của Chính phủ</w:t>
            </w:r>
            <w:r w:rsidRPr="00565220">
              <w:rPr>
                <w:spacing w:val="-2"/>
                <w:sz w:val="24"/>
                <w:szCs w:val="24"/>
              </w:rPr>
              <w:t>.</w:t>
            </w:r>
          </w:p>
        </w:tc>
      </w:tr>
      <w:tr w:rsidR="00E67417" w:rsidRPr="003C0D1E" w14:paraId="6E0FAE10" w14:textId="77777777" w:rsidTr="00A75EA1">
        <w:trPr>
          <w:trHeight w:val="2825"/>
          <w:jc w:val="center"/>
        </w:trPr>
        <w:tc>
          <w:tcPr>
            <w:tcW w:w="709" w:type="dxa"/>
            <w:vAlign w:val="center"/>
          </w:tcPr>
          <w:p w14:paraId="3C17BAB2" w14:textId="77777777" w:rsidR="00E67417" w:rsidRPr="003C0D1E" w:rsidRDefault="00E67417" w:rsidP="005748E9">
            <w:pPr>
              <w:jc w:val="center"/>
              <w:rPr>
                <w:sz w:val="24"/>
                <w:szCs w:val="24"/>
              </w:rPr>
            </w:pPr>
            <w:r w:rsidRPr="003C0D1E">
              <w:rPr>
                <w:sz w:val="24"/>
                <w:szCs w:val="24"/>
              </w:rPr>
              <w:t>2</w:t>
            </w:r>
          </w:p>
        </w:tc>
        <w:tc>
          <w:tcPr>
            <w:tcW w:w="1384" w:type="dxa"/>
            <w:vAlign w:val="center"/>
          </w:tcPr>
          <w:p w14:paraId="7562101C" w14:textId="77777777" w:rsidR="00E67417" w:rsidRPr="003C0D1E" w:rsidRDefault="00E67417" w:rsidP="005748E9">
            <w:pPr>
              <w:jc w:val="center"/>
              <w:rPr>
                <w:sz w:val="24"/>
                <w:szCs w:val="24"/>
              </w:rPr>
            </w:pPr>
            <w:r w:rsidRPr="003C0D1E">
              <w:rPr>
                <w:sz w:val="24"/>
                <w:szCs w:val="24"/>
              </w:rPr>
              <w:t>1.010807</w:t>
            </w:r>
          </w:p>
        </w:tc>
        <w:tc>
          <w:tcPr>
            <w:tcW w:w="3794" w:type="dxa"/>
            <w:vAlign w:val="center"/>
          </w:tcPr>
          <w:p w14:paraId="4E10ED05" w14:textId="77777777" w:rsidR="00E67417" w:rsidRPr="003C0D1E" w:rsidRDefault="00E67417" w:rsidP="005748E9">
            <w:pPr>
              <w:jc w:val="both"/>
              <w:rPr>
                <w:sz w:val="24"/>
                <w:szCs w:val="24"/>
                <w:lang w:val="vi-VN"/>
              </w:rPr>
            </w:pPr>
            <w:r w:rsidRPr="003C0D1E">
              <w:rPr>
                <w:sz w:val="24"/>
                <w:szCs w:val="24"/>
                <w:lang w:val="vi-VN"/>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 trường hợp không tại ngũ, công tác trong quân đội, công an</w:t>
            </w:r>
          </w:p>
        </w:tc>
        <w:tc>
          <w:tcPr>
            <w:tcW w:w="1842" w:type="dxa"/>
            <w:vAlign w:val="center"/>
          </w:tcPr>
          <w:p w14:paraId="7A61B38D" w14:textId="77777777" w:rsidR="00E67417" w:rsidRPr="003C0D1E" w:rsidRDefault="00E67417" w:rsidP="005748E9">
            <w:pPr>
              <w:pStyle w:val="NormalWeb"/>
              <w:spacing w:before="120" w:beforeAutospacing="0" w:after="120" w:afterAutospacing="0" w:line="234" w:lineRule="atLeast"/>
              <w:jc w:val="both"/>
            </w:pPr>
            <w:r w:rsidRPr="003C0D1E">
              <w:t>27 ngày làm việc kể từ ngày nhận đủ hồ sơ</w:t>
            </w:r>
          </w:p>
        </w:tc>
        <w:tc>
          <w:tcPr>
            <w:tcW w:w="2127" w:type="dxa"/>
            <w:vMerge w:val="restart"/>
            <w:vAlign w:val="center"/>
          </w:tcPr>
          <w:p w14:paraId="11322728" w14:textId="77777777" w:rsidR="00E67417" w:rsidRPr="003C0D1E" w:rsidRDefault="00E67417" w:rsidP="005748E9">
            <w:pPr>
              <w:jc w:val="both"/>
              <w:rPr>
                <w:sz w:val="24"/>
                <w:szCs w:val="24"/>
              </w:rPr>
            </w:pPr>
            <w:r w:rsidRPr="003C0D1E">
              <w:rPr>
                <w:sz w:val="24"/>
                <w:szCs w:val="24"/>
              </w:rPr>
              <w:t>Sở Nội vụ; Hội đồng giám định y khoa có thẩm quyền (cấp tỉnh, các bộ)</w:t>
            </w:r>
          </w:p>
        </w:tc>
        <w:tc>
          <w:tcPr>
            <w:tcW w:w="2268" w:type="dxa"/>
            <w:vMerge/>
            <w:vAlign w:val="center"/>
          </w:tcPr>
          <w:p w14:paraId="4C14D19E" w14:textId="77777777" w:rsidR="00E67417" w:rsidRPr="003C0D1E" w:rsidRDefault="00E67417" w:rsidP="005748E9">
            <w:pPr>
              <w:jc w:val="both"/>
              <w:rPr>
                <w:sz w:val="24"/>
                <w:szCs w:val="24"/>
              </w:rPr>
            </w:pPr>
          </w:p>
        </w:tc>
        <w:tc>
          <w:tcPr>
            <w:tcW w:w="2954" w:type="dxa"/>
            <w:vMerge/>
            <w:vAlign w:val="center"/>
          </w:tcPr>
          <w:p w14:paraId="55BA7B0E" w14:textId="77777777" w:rsidR="00E67417" w:rsidRPr="003C0D1E" w:rsidRDefault="00E67417" w:rsidP="005748E9">
            <w:pPr>
              <w:jc w:val="both"/>
              <w:rPr>
                <w:sz w:val="24"/>
                <w:szCs w:val="24"/>
              </w:rPr>
            </w:pPr>
          </w:p>
        </w:tc>
      </w:tr>
      <w:tr w:rsidR="00E67417" w:rsidRPr="003C0D1E" w14:paraId="3FADFDE0" w14:textId="77777777" w:rsidTr="00A75EA1">
        <w:trPr>
          <w:trHeight w:val="2681"/>
          <w:jc w:val="center"/>
        </w:trPr>
        <w:tc>
          <w:tcPr>
            <w:tcW w:w="709" w:type="dxa"/>
            <w:vAlign w:val="center"/>
          </w:tcPr>
          <w:p w14:paraId="6A957DD1" w14:textId="77777777" w:rsidR="00E67417" w:rsidRPr="003C0D1E" w:rsidRDefault="00E67417" w:rsidP="005748E9">
            <w:pPr>
              <w:jc w:val="center"/>
              <w:rPr>
                <w:sz w:val="24"/>
                <w:szCs w:val="24"/>
              </w:rPr>
            </w:pPr>
            <w:r w:rsidRPr="003C0D1E">
              <w:rPr>
                <w:sz w:val="24"/>
                <w:szCs w:val="24"/>
              </w:rPr>
              <w:t>3</w:t>
            </w:r>
          </w:p>
        </w:tc>
        <w:tc>
          <w:tcPr>
            <w:tcW w:w="1384" w:type="dxa"/>
            <w:vAlign w:val="center"/>
          </w:tcPr>
          <w:p w14:paraId="0408AB3F" w14:textId="77777777" w:rsidR="00E67417" w:rsidRPr="003C0D1E" w:rsidRDefault="00E67417" w:rsidP="005748E9">
            <w:pPr>
              <w:jc w:val="center"/>
              <w:rPr>
                <w:sz w:val="24"/>
                <w:szCs w:val="24"/>
              </w:rPr>
            </w:pPr>
            <w:r w:rsidRPr="003C0D1E">
              <w:rPr>
                <w:sz w:val="24"/>
                <w:szCs w:val="24"/>
              </w:rPr>
              <w:t>1.013748</w:t>
            </w:r>
          </w:p>
        </w:tc>
        <w:tc>
          <w:tcPr>
            <w:tcW w:w="3794" w:type="dxa"/>
            <w:vAlign w:val="center"/>
          </w:tcPr>
          <w:p w14:paraId="5B9E4E13" w14:textId="77777777" w:rsidR="00E67417" w:rsidRPr="003C0D1E" w:rsidRDefault="00E67417" w:rsidP="006B6CDD">
            <w:pPr>
              <w:jc w:val="both"/>
              <w:rPr>
                <w:sz w:val="24"/>
                <w:szCs w:val="24"/>
                <w:lang w:val="vi-VN"/>
              </w:rPr>
            </w:pPr>
            <w:r w:rsidRPr="003C0D1E">
              <w:rPr>
                <w:sz w:val="24"/>
                <w:szCs w:val="24"/>
                <w:lang w:val="vi-VN"/>
              </w:rPr>
              <w:t>Khám giám định lại tỷ lệ tổn thương cơ thể đối với thương binh không công tác trong quân đội, công an, người hưởng chính sách như thương binh có vết thương đặc biệt tái phát và điều chỉnh chế độ</w:t>
            </w:r>
          </w:p>
        </w:tc>
        <w:tc>
          <w:tcPr>
            <w:tcW w:w="1842" w:type="dxa"/>
            <w:vAlign w:val="center"/>
          </w:tcPr>
          <w:p w14:paraId="632625F6" w14:textId="77777777" w:rsidR="00E67417" w:rsidRPr="003C0D1E" w:rsidRDefault="00E67417" w:rsidP="006B6CDD">
            <w:pPr>
              <w:pStyle w:val="NormalWeb"/>
              <w:spacing w:before="120" w:beforeAutospacing="0" w:after="120" w:afterAutospacing="0" w:line="234" w:lineRule="atLeast"/>
              <w:jc w:val="both"/>
            </w:pPr>
            <w:r w:rsidRPr="003C0D1E">
              <w:t>34</w:t>
            </w:r>
            <w:r w:rsidRPr="003C0D1E">
              <w:rPr>
                <w:spacing w:val="-4"/>
              </w:rPr>
              <w:t xml:space="preserve"> </w:t>
            </w:r>
            <w:r w:rsidRPr="003C0D1E">
              <w:t>ngày làm việc</w:t>
            </w:r>
            <w:r w:rsidRPr="003C0D1E">
              <w:rPr>
                <w:spacing w:val="-5"/>
              </w:rPr>
              <w:t xml:space="preserve"> </w:t>
            </w:r>
            <w:r w:rsidRPr="003C0D1E">
              <w:t>kể</w:t>
            </w:r>
            <w:r w:rsidRPr="003C0D1E">
              <w:rPr>
                <w:spacing w:val="-2"/>
              </w:rPr>
              <w:t xml:space="preserve"> </w:t>
            </w:r>
            <w:r w:rsidRPr="003C0D1E">
              <w:t>từ</w:t>
            </w:r>
            <w:r w:rsidRPr="003C0D1E">
              <w:rPr>
                <w:spacing w:val="-5"/>
              </w:rPr>
              <w:t xml:space="preserve"> </w:t>
            </w:r>
            <w:r w:rsidRPr="003C0D1E">
              <w:t>ngày</w:t>
            </w:r>
            <w:r w:rsidRPr="003C0D1E">
              <w:rPr>
                <w:spacing w:val="-5"/>
              </w:rPr>
              <w:t xml:space="preserve"> </w:t>
            </w:r>
            <w:r w:rsidRPr="003C0D1E">
              <w:t>nhận</w:t>
            </w:r>
            <w:r w:rsidRPr="003C0D1E">
              <w:rPr>
                <w:spacing w:val="-4"/>
              </w:rPr>
              <w:t xml:space="preserve"> </w:t>
            </w:r>
            <w:r w:rsidRPr="003C0D1E">
              <w:t>đủ</w:t>
            </w:r>
            <w:r w:rsidRPr="003C0D1E">
              <w:rPr>
                <w:spacing w:val="-3"/>
              </w:rPr>
              <w:t xml:space="preserve"> </w:t>
            </w:r>
            <w:r w:rsidRPr="003C0D1E">
              <w:t>hồ</w:t>
            </w:r>
            <w:r w:rsidRPr="003C0D1E">
              <w:rPr>
                <w:spacing w:val="-1"/>
              </w:rPr>
              <w:t xml:space="preserve"> </w:t>
            </w:r>
            <w:r w:rsidRPr="003C0D1E">
              <w:t>sơ</w:t>
            </w:r>
          </w:p>
        </w:tc>
        <w:tc>
          <w:tcPr>
            <w:tcW w:w="2127" w:type="dxa"/>
            <w:vMerge/>
            <w:vAlign w:val="center"/>
          </w:tcPr>
          <w:p w14:paraId="498B4042" w14:textId="77777777" w:rsidR="00E67417" w:rsidRPr="003C0D1E" w:rsidRDefault="00E67417" w:rsidP="005748E9">
            <w:pPr>
              <w:jc w:val="both"/>
              <w:rPr>
                <w:b/>
                <w:sz w:val="24"/>
                <w:szCs w:val="24"/>
              </w:rPr>
            </w:pPr>
          </w:p>
        </w:tc>
        <w:tc>
          <w:tcPr>
            <w:tcW w:w="2268" w:type="dxa"/>
            <w:vMerge/>
            <w:vAlign w:val="center"/>
          </w:tcPr>
          <w:p w14:paraId="7E2D0169" w14:textId="77777777" w:rsidR="00E67417" w:rsidRPr="003C0D1E" w:rsidRDefault="00E67417" w:rsidP="009B44CB">
            <w:pPr>
              <w:jc w:val="both"/>
              <w:rPr>
                <w:sz w:val="24"/>
                <w:szCs w:val="24"/>
              </w:rPr>
            </w:pPr>
          </w:p>
        </w:tc>
        <w:tc>
          <w:tcPr>
            <w:tcW w:w="2954" w:type="dxa"/>
            <w:vMerge/>
            <w:vAlign w:val="center"/>
          </w:tcPr>
          <w:p w14:paraId="1F9C0664" w14:textId="77777777" w:rsidR="00E67417" w:rsidRPr="003C0D1E" w:rsidRDefault="00E67417" w:rsidP="005748E9">
            <w:pPr>
              <w:jc w:val="both"/>
              <w:rPr>
                <w:sz w:val="24"/>
                <w:szCs w:val="24"/>
              </w:rPr>
            </w:pPr>
          </w:p>
        </w:tc>
      </w:tr>
    </w:tbl>
    <w:p w14:paraId="10F14229" w14:textId="77777777" w:rsidR="00F13858" w:rsidRDefault="00F13858" w:rsidP="00802E07">
      <w:pPr>
        <w:jc w:val="center"/>
        <w:rPr>
          <w:b/>
        </w:rPr>
      </w:pPr>
    </w:p>
    <w:sectPr w:rsidR="00F13858" w:rsidSect="00767137">
      <w:headerReference w:type="even" r:id="rId8"/>
      <w:headerReference w:type="default" r:id="rId9"/>
      <w:footerReference w:type="first" r:id="rId10"/>
      <w:pgSz w:w="16840" w:h="11907" w:orient="landscape" w:code="9"/>
      <w:pgMar w:top="1021" w:right="851" w:bottom="737" w:left="1134" w:header="454"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5166B" w14:textId="77777777" w:rsidR="0068589E" w:rsidRDefault="0068589E">
      <w:r>
        <w:separator/>
      </w:r>
    </w:p>
  </w:endnote>
  <w:endnote w:type="continuationSeparator" w:id="0">
    <w:p w14:paraId="03816C78" w14:textId="77777777" w:rsidR="0068589E" w:rsidRDefault="0068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DFCC" w14:textId="77777777" w:rsidR="0073455B" w:rsidRDefault="0073455B">
    <w:pPr>
      <w:pStyle w:val="Footer"/>
      <w:jc w:val="right"/>
    </w:pPr>
  </w:p>
  <w:p w14:paraId="67FA8CEB" w14:textId="77777777" w:rsidR="0073455B" w:rsidRDefault="0073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D0AD" w14:textId="77777777" w:rsidR="0068589E" w:rsidRDefault="0068589E">
      <w:r>
        <w:separator/>
      </w:r>
    </w:p>
  </w:footnote>
  <w:footnote w:type="continuationSeparator" w:id="0">
    <w:p w14:paraId="34B7EB03" w14:textId="77777777" w:rsidR="0068589E" w:rsidRDefault="0068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FFA8" w14:textId="77777777" w:rsidR="0073455B" w:rsidRDefault="007345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E8DAAA0" w14:textId="77777777" w:rsidR="0073455B" w:rsidRDefault="007345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390972"/>
      <w:docPartObj>
        <w:docPartGallery w:val="Page Numbers (Top of Page)"/>
        <w:docPartUnique/>
      </w:docPartObj>
    </w:sdtPr>
    <w:sdtEndPr>
      <w:rPr>
        <w:noProof/>
      </w:rPr>
    </w:sdtEndPr>
    <w:sdtContent>
      <w:p w14:paraId="640C2B2A" w14:textId="77777777" w:rsidR="0073455B" w:rsidRDefault="0073455B">
        <w:pPr>
          <w:pStyle w:val="Header"/>
          <w:jc w:val="center"/>
        </w:pPr>
        <w:r>
          <w:fldChar w:fldCharType="begin"/>
        </w:r>
        <w:r>
          <w:instrText xml:space="preserve"> PAGE   \* MERGEFORMAT </w:instrText>
        </w:r>
        <w:r>
          <w:fldChar w:fldCharType="separate"/>
        </w:r>
        <w:r w:rsidR="008845AC">
          <w:rPr>
            <w:noProof/>
          </w:rPr>
          <w:t>2</w:t>
        </w:r>
        <w:r>
          <w:rPr>
            <w:noProof/>
          </w:rPr>
          <w:fldChar w:fldCharType="end"/>
        </w:r>
      </w:p>
    </w:sdtContent>
  </w:sdt>
  <w:p w14:paraId="41E0E36B" w14:textId="77777777" w:rsidR="0073455B" w:rsidRDefault="007345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71D4"/>
      </v:shape>
    </w:pict>
  </w:numPicBullet>
  <w:abstractNum w:abstractNumId="0" w15:restartNumberingAfterBreak="0">
    <w:nsid w:val="229C750C"/>
    <w:multiLevelType w:val="hybridMultilevel"/>
    <w:tmpl w:val="38686DCE"/>
    <w:lvl w:ilvl="0" w:tplc="10F87E3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eastAsia="en-US" w:bidi="ar-SA"/>
      </w:rPr>
    </w:lvl>
    <w:lvl w:ilvl="1" w:tplc="8158AA88">
      <w:numFmt w:val="bullet"/>
      <w:lvlText w:val="•"/>
      <w:lvlJc w:val="left"/>
      <w:pPr>
        <w:ind w:left="921" w:hanging="164"/>
      </w:pPr>
      <w:rPr>
        <w:rFonts w:hint="default"/>
        <w:lang w:eastAsia="en-US" w:bidi="ar-SA"/>
      </w:rPr>
    </w:lvl>
    <w:lvl w:ilvl="2" w:tplc="AC548D2E">
      <w:numFmt w:val="bullet"/>
      <w:lvlText w:val="•"/>
      <w:lvlJc w:val="left"/>
      <w:pPr>
        <w:ind w:left="1842" w:hanging="164"/>
      </w:pPr>
      <w:rPr>
        <w:rFonts w:hint="default"/>
        <w:lang w:eastAsia="en-US" w:bidi="ar-SA"/>
      </w:rPr>
    </w:lvl>
    <w:lvl w:ilvl="3" w:tplc="9A52BA24">
      <w:numFmt w:val="bullet"/>
      <w:lvlText w:val="•"/>
      <w:lvlJc w:val="left"/>
      <w:pPr>
        <w:ind w:left="2764" w:hanging="164"/>
      </w:pPr>
      <w:rPr>
        <w:rFonts w:hint="default"/>
        <w:lang w:eastAsia="en-US" w:bidi="ar-SA"/>
      </w:rPr>
    </w:lvl>
    <w:lvl w:ilvl="4" w:tplc="67140488">
      <w:numFmt w:val="bullet"/>
      <w:lvlText w:val="•"/>
      <w:lvlJc w:val="left"/>
      <w:pPr>
        <w:ind w:left="3685" w:hanging="164"/>
      </w:pPr>
      <w:rPr>
        <w:rFonts w:hint="default"/>
        <w:lang w:eastAsia="en-US" w:bidi="ar-SA"/>
      </w:rPr>
    </w:lvl>
    <w:lvl w:ilvl="5" w:tplc="3C18B098">
      <w:numFmt w:val="bullet"/>
      <w:lvlText w:val="•"/>
      <w:lvlJc w:val="left"/>
      <w:pPr>
        <w:ind w:left="4607" w:hanging="164"/>
      </w:pPr>
      <w:rPr>
        <w:rFonts w:hint="default"/>
        <w:lang w:eastAsia="en-US" w:bidi="ar-SA"/>
      </w:rPr>
    </w:lvl>
    <w:lvl w:ilvl="6" w:tplc="62EED73C">
      <w:numFmt w:val="bullet"/>
      <w:lvlText w:val="•"/>
      <w:lvlJc w:val="left"/>
      <w:pPr>
        <w:ind w:left="5528" w:hanging="164"/>
      </w:pPr>
      <w:rPr>
        <w:rFonts w:hint="default"/>
        <w:lang w:eastAsia="en-US" w:bidi="ar-SA"/>
      </w:rPr>
    </w:lvl>
    <w:lvl w:ilvl="7" w:tplc="A6B4DDDA">
      <w:numFmt w:val="bullet"/>
      <w:lvlText w:val="•"/>
      <w:lvlJc w:val="left"/>
      <w:pPr>
        <w:ind w:left="6450" w:hanging="164"/>
      </w:pPr>
      <w:rPr>
        <w:rFonts w:hint="default"/>
        <w:lang w:eastAsia="en-US" w:bidi="ar-SA"/>
      </w:rPr>
    </w:lvl>
    <w:lvl w:ilvl="8" w:tplc="9C26C3E2">
      <w:numFmt w:val="bullet"/>
      <w:lvlText w:val="•"/>
      <w:lvlJc w:val="left"/>
      <w:pPr>
        <w:ind w:left="7371" w:hanging="164"/>
      </w:pPr>
      <w:rPr>
        <w:rFonts w:hint="default"/>
        <w:lang w:eastAsia="en-US" w:bidi="ar-SA"/>
      </w:rPr>
    </w:lvl>
  </w:abstractNum>
  <w:abstractNum w:abstractNumId="1" w15:restartNumberingAfterBreak="0">
    <w:nsid w:val="2A3B65F9"/>
    <w:multiLevelType w:val="hybridMultilevel"/>
    <w:tmpl w:val="8FD8E95E"/>
    <w:lvl w:ilvl="0" w:tplc="6A2460FE">
      <w:numFmt w:val="bullet"/>
      <w:lvlText w:val="-"/>
      <w:lvlJc w:val="left"/>
      <w:pPr>
        <w:ind w:left="2" w:hanging="171"/>
      </w:pPr>
      <w:rPr>
        <w:rFonts w:ascii="Times New Roman" w:eastAsia="Times New Roman" w:hAnsi="Times New Roman" w:cs="Times New Roman" w:hint="default"/>
        <w:b w:val="0"/>
        <w:bCs w:val="0"/>
        <w:i w:val="0"/>
        <w:iCs w:val="0"/>
        <w:spacing w:val="0"/>
        <w:w w:val="100"/>
        <w:sz w:val="28"/>
        <w:szCs w:val="28"/>
        <w:lang w:eastAsia="en-US" w:bidi="ar-SA"/>
      </w:rPr>
    </w:lvl>
    <w:lvl w:ilvl="1" w:tplc="591C2378">
      <w:numFmt w:val="bullet"/>
      <w:lvlText w:val="•"/>
      <w:lvlJc w:val="left"/>
      <w:pPr>
        <w:ind w:left="921" w:hanging="171"/>
      </w:pPr>
      <w:rPr>
        <w:rFonts w:hint="default"/>
        <w:lang w:eastAsia="en-US" w:bidi="ar-SA"/>
      </w:rPr>
    </w:lvl>
    <w:lvl w:ilvl="2" w:tplc="2802400E">
      <w:numFmt w:val="bullet"/>
      <w:lvlText w:val="•"/>
      <w:lvlJc w:val="left"/>
      <w:pPr>
        <w:ind w:left="1842" w:hanging="171"/>
      </w:pPr>
      <w:rPr>
        <w:rFonts w:hint="default"/>
        <w:lang w:eastAsia="en-US" w:bidi="ar-SA"/>
      </w:rPr>
    </w:lvl>
    <w:lvl w:ilvl="3" w:tplc="CE6ED38C">
      <w:numFmt w:val="bullet"/>
      <w:lvlText w:val="•"/>
      <w:lvlJc w:val="left"/>
      <w:pPr>
        <w:ind w:left="2764" w:hanging="171"/>
      </w:pPr>
      <w:rPr>
        <w:rFonts w:hint="default"/>
        <w:lang w:eastAsia="en-US" w:bidi="ar-SA"/>
      </w:rPr>
    </w:lvl>
    <w:lvl w:ilvl="4" w:tplc="534AC25C">
      <w:numFmt w:val="bullet"/>
      <w:lvlText w:val="•"/>
      <w:lvlJc w:val="left"/>
      <w:pPr>
        <w:ind w:left="3685" w:hanging="171"/>
      </w:pPr>
      <w:rPr>
        <w:rFonts w:hint="default"/>
        <w:lang w:eastAsia="en-US" w:bidi="ar-SA"/>
      </w:rPr>
    </w:lvl>
    <w:lvl w:ilvl="5" w:tplc="F912AED8">
      <w:numFmt w:val="bullet"/>
      <w:lvlText w:val="•"/>
      <w:lvlJc w:val="left"/>
      <w:pPr>
        <w:ind w:left="4607" w:hanging="171"/>
      </w:pPr>
      <w:rPr>
        <w:rFonts w:hint="default"/>
        <w:lang w:eastAsia="en-US" w:bidi="ar-SA"/>
      </w:rPr>
    </w:lvl>
    <w:lvl w:ilvl="6" w:tplc="2F30A8E6">
      <w:numFmt w:val="bullet"/>
      <w:lvlText w:val="•"/>
      <w:lvlJc w:val="left"/>
      <w:pPr>
        <w:ind w:left="5528" w:hanging="171"/>
      </w:pPr>
      <w:rPr>
        <w:rFonts w:hint="default"/>
        <w:lang w:eastAsia="en-US" w:bidi="ar-SA"/>
      </w:rPr>
    </w:lvl>
    <w:lvl w:ilvl="7" w:tplc="13BA3B3A">
      <w:numFmt w:val="bullet"/>
      <w:lvlText w:val="•"/>
      <w:lvlJc w:val="left"/>
      <w:pPr>
        <w:ind w:left="6450" w:hanging="171"/>
      </w:pPr>
      <w:rPr>
        <w:rFonts w:hint="default"/>
        <w:lang w:eastAsia="en-US" w:bidi="ar-SA"/>
      </w:rPr>
    </w:lvl>
    <w:lvl w:ilvl="8" w:tplc="A29488A0">
      <w:numFmt w:val="bullet"/>
      <w:lvlText w:val="•"/>
      <w:lvlJc w:val="left"/>
      <w:pPr>
        <w:ind w:left="7371" w:hanging="171"/>
      </w:pPr>
      <w:rPr>
        <w:rFonts w:hint="default"/>
        <w:lang w:eastAsia="en-US" w:bidi="ar-SA"/>
      </w:rPr>
    </w:lvl>
  </w:abstractNum>
  <w:abstractNum w:abstractNumId="2" w15:restartNumberingAfterBreak="0">
    <w:nsid w:val="2DD74519"/>
    <w:multiLevelType w:val="hybridMultilevel"/>
    <w:tmpl w:val="0792D96A"/>
    <w:lvl w:ilvl="0" w:tplc="34AAB81C">
      <w:start w:val="1"/>
      <w:numFmt w:val="decimal"/>
      <w:lvlText w:val="%1."/>
      <w:lvlJc w:val="left"/>
      <w:pPr>
        <w:tabs>
          <w:tab w:val="num" w:pos="990"/>
        </w:tabs>
        <w:ind w:left="990" w:hanging="360"/>
      </w:pPr>
      <w:rPr>
        <w:rFonts w:ascii="Times New Roman" w:eastAsia="Times New Roman" w:hAnsi="Times New Roman" w:cs="Times New Roman"/>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313C09B8"/>
    <w:multiLevelType w:val="hybridMultilevel"/>
    <w:tmpl w:val="FB3E0158"/>
    <w:lvl w:ilvl="0" w:tplc="EE84D202">
      <w:numFmt w:val="bullet"/>
      <w:lvlText w:val="-"/>
      <w:lvlJc w:val="left"/>
      <w:pPr>
        <w:ind w:left="2" w:hanging="180"/>
      </w:pPr>
      <w:rPr>
        <w:rFonts w:ascii="Times New Roman" w:eastAsia="Times New Roman" w:hAnsi="Times New Roman" w:cs="Times New Roman" w:hint="default"/>
        <w:b w:val="0"/>
        <w:bCs w:val="0"/>
        <w:i w:val="0"/>
        <w:iCs w:val="0"/>
        <w:spacing w:val="0"/>
        <w:w w:val="100"/>
        <w:sz w:val="28"/>
        <w:szCs w:val="28"/>
        <w:lang w:eastAsia="en-US" w:bidi="ar-SA"/>
      </w:rPr>
    </w:lvl>
    <w:lvl w:ilvl="1" w:tplc="2BE8B244">
      <w:numFmt w:val="bullet"/>
      <w:lvlText w:val="•"/>
      <w:lvlJc w:val="left"/>
      <w:pPr>
        <w:ind w:left="921" w:hanging="180"/>
      </w:pPr>
      <w:rPr>
        <w:rFonts w:hint="default"/>
        <w:lang w:eastAsia="en-US" w:bidi="ar-SA"/>
      </w:rPr>
    </w:lvl>
    <w:lvl w:ilvl="2" w:tplc="6C187562">
      <w:numFmt w:val="bullet"/>
      <w:lvlText w:val="•"/>
      <w:lvlJc w:val="left"/>
      <w:pPr>
        <w:ind w:left="1842" w:hanging="180"/>
      </w:pPr>
      <w:rPr>
        <w:rFonts w:hint="default"/>
        <w:lang w:eastAsia="en-US" w:bidi="ar-SA"/>
      </w:rPr>
    </w:lvl>
    <w:lvl w:ilvl="3" w:tplc="C38E93D2">
      <w:numFmt w:val="bullet"/>
      <w:lvlText w:val="•"/>
      <w:lvlJc w:val="left"/>
      <w:pPr>
        <w:ind w:left="2764" w:hanging="180"/>
      </w:pPr>
      <w:rPr>
        <w:rFonts w:hint="default"/>
        <w:lang w:eastAsia="en-US" w:bidi="ar-SA"/>
      </w:rPr>
    </w:lvl>
    <w:lvl w:ilvl="4" w:tplc="4E06CE00">
      <w:numFmt w:val="bullet"/>
      <w:lvlText w:val="•"/>
      <w:lvlJc w:val="left"/>
      <w:pPr>
        <w:ind w:left="3685" w:hanging="180"/>
      </w:pPr>
      <w:rPr>
        <w:rFonts w:hint="default"/>
        <w:lang w:eastAsia="en-US" w:bidi="ar-SA"/>
      </w:rPr>
    </w:lvl>
    <w:lvl w:ilvl="5" w:tplc="83BC4EAC">
      <w:numFmt w:val="bullet"/>
      <w:lvlText w:val="•"/>
      <w:lvlJc w:val="left"/>
      <w:pPr>
        <w:ind w:left="4607" w:hanging="180"/>
      </w:pPr>
      <w:rPr>
        <w:rFonts w:hint="default"/>
        <w:lang w:eastAsia="en-US" w:bidi="ar-SA"/>
      </w:rPr>
    </w:lvl>
    <w:lvl w:ilvl="6" w:tplc="A178E644">
      <w:numFmt w:val="bullet"/>
      <w:lvlText w:val="•"/>
      <w:lvlJc w:val="left"/>
      <w:pPr>
        <w:ind w:left="5528" w:hanging="180"/>
      </w:pPr>
      <w:rPr>
        <w:rFonts w:hint="default"/>
        <w:lang w:eastAsia="en-US" w:bidi="ar-SA"/>
      </w:rPr>
    </w:lvl>
    <w:lvl w:ilvl="7" w:tplc="53C87058">
      <w:numFmt w:val="bullet"/>
      <w:lvlText w:val="•"/>
      <w:lvlJc w:val="left"/>
      <w:pPr>
        <w:ind w:left="6450" w:hanging="180"/>
      </w:pPr>
      <w:rPr>
        <w:rFonts w:hint="default"/>
        <w:lang w:eastAsia="en-US" w:bidi="ar-SA"/>
      </w:rPr>
    </w:lvl>
    <w:lvl w:ilvl="8" w:tplc="69B0EE6A">
      <w:numFmt w:val="bullet"/>
      <w:lvlText w:val="•"/>
      <w:lvlJc w:val="left"/>
      <w:pPr>
        <w:ind w:left="7371" w:hanging="180"/>
      </w:pPr>
      <w:rPr>
        <w:rFonts w:hint="default"/>
        <w:lang w:eastAsia="en-US" w:bidi="ar-SA"/>
      </w:rPr>
    </w:lvl>
  </w:abstractNum>
  <w:abstractNum w:abstractNumId="4" w15:restartNumberingAfterBreak="0">
    <w:nsid w:val="325F3193"/>
    <w:multiLevelType w:val="hybridMultilevel"/>
    <w:tmpl w:val="673E124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842616"/>
    <w:multiLevelType w:val="hybridMultilevel"/>
    <w:tmpl w:val="8250B6D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ED1785"/>
    <w:multiLevelType w:val="hybridMultilevel"/>
    <w:tmpl w:val="93BAB52C"/>
    <w:lvl w:ilvl="0" w:tplc="B9403C52">
      <w:numFmt w:val="bullet"/>
      <w:lvlText w:val="-"/>
      <w:lvlJc w:val="left"/>
      <w:pPr>
        <w:tabs>
          <w:tab w:val="num" w:pos="1317"/>
        </w:tabs>
        <w:ind w:left="1317" w:hanging="75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587C4879"/>
    <w:multiLevelType w:val="hybridMultilevel"/>
    <w:tmpl w:val="850C8B2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F6AA6"/>
    <w:multiLevelType w:val="hybridMultilevel"/>
    <w:tmpl w:val="B9FC9962"/>
    <w:lvl w:ilvl="0" w:tplc="6FA2F72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27F88"/>
    <w:multiLevelType w:val="hybridMultilevel"/>
    <w:tmpl w:val="D1AA23EE"/>
    <w:lvl w:ilvl="0" w:tplc="B2AABB4A">
      <w:numFmt w:val="bullet"/>
      <w:lvlText w:val="-"/>
      <w:lvlJc w:val="left"/>
      <w:pPr>
        <w:ind w:left="2" w:hanging="195"/>
      </w:pPr>
      <w:rPr>
        <w:rFonts w:ascii="Times New Roman" w:eastAsia="Times New Roman" w:hAnsi="Times New Roman" w:cs="Times New Roman" w:hint="default"/>
        <w:b w:val="0"/>
        <w:bCs w:val="0"/>
        <w:i w:val="0"/>
        <w:iCs w:val="0"/>
        <w:spacing w:val="0"/>
        <w:w w:val="100"/>
        <w:sz w:val="28"/>
        <w:szCs w:val="28"/>
        <w:lang w:eastAsia="en-US" w:bidi="ar-SA"/>
      </w:rPr>
    </w:lvl>
    <w:lvl w:ilvl="1" w:tplc="B44C38B0">
      <w:numFmt w:val="bullet"/>
      <w:lvlText w:val="•"/>
      <w:lvlJc w:val="left"/>
      <w:pPr>
        <w:ind w:left="921" w:hanging="195"/>
      </w:pPr>
      <w:rPr>
        <w:rFonts w:hint="default"/>
        <w:lang w:eastAsia="en-US" w:bidi="ar-SA"/>
      </w:rPr>
    </w:lvl>
    <w:lvl w:ilvl="2" w:tplc="079A21B2">
      <w:numFmt w:val="bullet"/>
      <w:lvlText w:val="•"/>
      <w:lvlJc w:val="left"/>
      <w:pPr>
        <w:ind w:left="1842" w:hanging="195"/>
      </w:pPr>
      <w:rPr>
        <w:rFonts w:hint="default"/>
        <w:lang w:eastAsia="en-US" w:bidi="ar-SA"/>
      </w:rPr>
    </w:lvl>
    <w:lvl w:ilvl="3" w:tplc="0A7EC644">
      <w:numFmt w:val="bullet"/>
      <w:lvlText w:val="•"/>
      <w:lvlJc w:val="left"/>
      <w:pPr>
        <w:ind w:left="2764" w:hanging="195"/>
      </w:pPr>
      <w:rPr>
        <w:rFonts w:hint="default"/>
        <w:lang w:eastAsia="en-US" w:bidi="ar-SA"/>
      </w:rPr>
    </w:lvl>
    <w:lvl w:ilvl="4" w:tplc="DA56A5E4">
      <w:numFmt w:val="bullet"/>
      <w:lvlText w:val="•"/>
      <w:lvlJc w:val="left"/>
      <w:pPr>
        <w:ind w:left="3685" w:hanging="195"/>
      </w:pPr>
      <w:rPr>
        <w:rFonts w:hint="default"/>
        <w:lang w:eastAsia="en-US" w:bidi="ar-SA"/>
      </w:rPr>
    </w:lvl>
    <w:lvl w:ilvl="5" w:tplc="C4268F96">
      <w:numFmt w:val="bullet"/>
      <w:lvlText w:val="•"/>
      <w:lvlJc w:val="left"/>
      <w:pPr>
        <w:ind w:left="4607" w:hanging="195"/>
      </w:pPr>
      <w:rPr>
        <w:rFonts w:hint="default"/>
        <w:lang w:eastAsia="en-US" w:bidi="ar-SA"/>
      </w:rPr>
    </w:lvl>
    <w:lvl w:ilvl="6" w:tplc="0058933C">
      <w:numFmt w:val="bullet"/>
      <w:lvlText w:val="•"/>
      <w:lvlJc w:val="left"/>
      <w:pPr>
        <w:ind w:left="5528" w:hanging="195"/>
      </w:pPr>
      <w:rPr>
        <w:rFonts w:hint="default"/>
        <w:lang w:eastAsia="en-US" w:bidi="ar-SA"/>
      </w:rPr>
    </w:lvl>
    <w:lvl w:ilvl="7" w:tplc="C76C10CA">
      <w:numFmt w:val="bullet"/>
      <w:lvlText w:val="•"/>
      <w:lvlJc w:val="left"/>
      <w:pPr>
        <w:ind w:left="6450" w:hanging="195"/>
      </w:pPr>
      <w:rPr>
        <w:rFonts w:hint="default"/>
        <w:lang w:eastAsia="en-US" w:bidi="ar-SA"/>
      </w:rPr>
    </w:lvl>
    <w:lvl w:ilvl="8" w:tplc="89006B8C">
      <w:numFmt w:val="bullet"/>
      <w:lvlText w:val="•"/>
      <w:lvlJc w:val="left"/>
      <w:pPr>
        <w:ind w:left="7371" w:hanging="195"/>
      </w:pPr>
      <w:rPr>
        <w:rFonts w:hint="default"/>
        <w:lang w:eastAsia="en-US" w:bidi="ar-SA"/>
      </w:rPr>
    </w:lvl>
  </w:abstractNum>
  <w:abstractNum w:abstractNumId="10" w15:restartNumberingAfterBreak="0">
    <w:nsid w:val="72AF7A4E"/>
    <w:multiLevelType w:val="hybridMultilevel"/>
    <w:tmpl w:val="1A9E6EA6"/>
    <w:lvl w:ilvl="0" w:tplc="911EB6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74E13887"/>
    <w:multiLevelType w:val="hybridMultilevel"/>
    <w:tmpl w:val="90C8E0F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615438">
    <w:abstractNumId w:val="8"/>
  </w:num>
  <w:num w:numId="2" w16cid:durableId="1620836444">
    <w:abstractNumId w:val="7"/>
  </w:num>
  <w:num w:numId="3" w16cid:durableId="1393649871">
    <w:abstractNumId w:val="6"/>
  </w:num>
  <w:num w:numId="4" w16cid:durableId="1120606710">
    <w:abstractNumId w:val="2"/>
  </w:num>
  <w:num w:numId="5" w16cid:durableId="585505325">
    <w:abstractNumId w:val="5"/>
  </w:num>
  <w:num w:numId="6" w16cid:durableId="1904637057">
    <w:abstractNumId w:val="4"/>
  </w:num>
  <w:num w:numId="7" w16cid:durableId="1626425831">
    <w:abstractNumId w:val="10"/>
  </w:num>
  <w:num w:numId="8" w16cid:durableId="236672283">
    <w:abstractNumId w:val="11"/>
  </w:num>
  <w:num w:numId="9" w16cid:durableId="934170926">
    <w:abstractNumId w:val="0"/>
  </w:num>
  <w:num w:numId="10" w16cid:durableId="232205668">
    <w:abstractNumId w:val="1"/>
  </w:num>
  <w:num w:numId="11" w16cid:durableId="1725445649">
    <w:abstractNumId w:val="3"/>
  </w:num>
  <w:num w:numId="12" w16cid:durableId="745991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9C4"/>
    <w:rsid w:val="00001AEA"/>
    <w:rsid w:val="00002851"/>
    <w:rsid w:val="00004115"/>
    <w:rsid w:val="00005C0C"/>
    <w:rsid w:val="00011EA7"/>
    <w:rsid w:val="00012781"/>
    <w:rsid w:val="000133B0"/>
    <w:rsid w:val="00020889"/>
    <w:rsid w:val="00022B58"/>
    <w:rsid w:val="00026697"/>
    <w:rsid w:val="000302EB"/>
    <w:rsid w:val="00030D0C"/>
    <w:rsid w:val="00037122"/>
    <w:rsid w:val="00037461"/>
    <w:rsid w:val="000402C5"/>
    <w:rsid w:val="00042726"/>
    <w:rsid w:val="00042CA1"/>
    <w:rsid w:val="00045151"/>
    <w:rsid w:val="00045342"/>
    <w:rsid w:val="0005063D"/>
    <w:rsid w:val="00051E40"/>
    <w:rsid w:val="00053927"/>
    <w:rsid w:val="00055D07"/>
    <w:rsid w:val="00055E1D"/>
    <w:rsid w:val="00057175"/>
    <w:rsid w:val="000617DC"/>
    <w:rsid w:val="000631C1"/>
    <w:rsid w:val="0006585B"/>
    <w:rsid w:val="00066B73"/>
    <w:rsid w:val="000671D5"/>
    <w:rsid w:val="00073E59"/>
    <w:rsid w:val="0007608B"/>
    <w:rsid w:val="00076C7F"/>
    <w:rsid w:val="00077366"/>
    <w:rsid w:val="00077726"/>
    <w:rsid w:val="000831F8"/>
    <w:rsid w:val="00084490"/>
    <w:rsid w:val="0008493D"/>
    <w:rsid w:val="00086AB4"/>
    <w:rsid w:val="00087A9F"/>
    <w:rsid w:val="000A1438"/>
    <w:rsid w:val="000A1BC1"/>
    <w:rsid w:val="000A30BC"/>
    <w:rsid w:val="000A736A"/>
    <w:rsid w:val="000B3855"/>
    <w:rsid w:val="000B56CB"/>
    <w:rsid w:val="000B5818"/>
    <w:rsid w:val="000C2881"/>
    <w:rsid w:val="000C3E53"/>
    <w:rsid w:val="000C5A76"/>
    <w:rsid w:val="000C77E0"/>
    <w:rsid w:val="000D0A1D"/>
    <w:rsid w:val="000D0E3B"/>
    <w:rsid w:val="000D5022"/>
    <w:rsid w:val="000D60C5"/>
    <w:rsid w:val="000E00CD"/>
    <w:rsid w:val="000E46DB"/>
    <w:rsid w:val="000E6437"/>
    <w:rsid w:val="000E7076"/>
    <w:rsid w:val="000F0F09"/>
    <w:rsid w:val="000F2A0F"/>
    <w:rsid w:val="000F2BF1"/>
    <w:rsid w:val="000F2F3E"/>
    <w:rsid w:val="000F4CCD"/>
    <w:rsid w:val="000F52EA"/>
    <w:rsid w:val="000F5DB0"/>
    <w:rsid w:val="00101821"/>
    <w:rsid w:val="00103068"/>
    <w:rsid w:val="001046AC"/>
    <w:rsid w:val="001055A0"/>
    <w:rsid w:val="00110AA5"/>
    <w:rsid w:val="00112009"/>
    <w:rsid w:val="00113F14"/>
    <w:rsid w:val="001159D0"/>
    <w:rsid w:val="00117565"/>
    <w:rsid w:val="00121149"/>
    <w:rsid w:val="00121565"/>
    <w:rsid w:val="00122959"/>
    <w:rsid w:val="00126288"/>
    <w:rsid w:val="0013341E"/>
    <w:rsid w:val="001346BE"/>
    <w:rsid w:val="00143FD5"/>
    <w:rsid w:val="00150EE3"/>
    <w:rsid w:val="00155DE0"/>
    <w:rsid w:val="00156505"/>
    <w:rsid w:val="0015757F"/>
    <w:rsid w:val="00157C4E"/>
    <w:rsid w:val="001600BE"/>
    <w:rsid w:val="0016173D"/>
    <w:rsid w:val="00164564"/>
    <w:rsid w:val="0016656E"/>
    <w:rsid w:val="0016740B"/>
    <w:rsid w:val="00172072"/>
    <w:rsid w:val="0017233E"/>
    <w:rsid w:val="0018328E"/>
    <w:rsid w:val="00183F4E"/>
    <w:rsid w:val="00191621"/>
    <w:rsid w:val="001A1EA1"/>
    <w:rsid w:val="001A390F"/>
    <w:rsid w:val="001A6221"/>
    <w:rsid w:val="001A71E6"/>
    <w:rsid w:val="001A79AA"/>
    <w:rsid w:val="001B265C"/>
    <w:rsid w:val="001B3547"/>
    <w:rsid w:val="001B6A66"/>
    <w:rsid w:val="001B706D"/>
    <w:rsid w:val="001C487A"/>
    <w:rsid w:val="001C4A06"/>
    <w:rsid w:val="001C5AFE"/>
    <w:rsid w:val="001C6D71"/>
    <w:rsid w:val="001C6E68"/>
    <w:rsid w:val="001D15DC"/>
    <w:rsid w:val="001D2443"/>
    <w:rsid w:val="001E0F23"/>
    <w:rsid w:val="001E26E5"/>
    <w:rsid w:val="001E45A1"/>
    <w:rsid w:val="001E497C"/>
    <w:rsid w:val="001E5F31"/>
    <w:rsid w:val="001F1020"/>
    <w:rsid w:val="001F23FE"/>
    <w:rsid w:val="001F3B72"/>
    <w:rsid w:val="001F3D8F"/>
    <w:rsid w:val="001F464A"/>
    <w:rsid w:val="001F4C49"/>
    <w:rsid w:val="001F7E34"/>
    <w:rsid w:val="00201641"/>
    <w:rsid w:val="00205865"/>
    <w:rsid w:val="002108B4"/>
    <w:rsid w:val="00211271"/>
    <w:rsid w:val="00211B92"/>
    <w:rsid w:val="00215318"/>
    <w:rsid w:val="00216151"/>
    <w:rsid w:val="00221145"/>
    <w:rsid w:val="0022216E"/>
    <w:rsid w:val="00226707"/>
    <w:rsid w:val="00230BB7"/>
    <w:rsid w:val="002320A0"/>
    <w:rsid w:val="0023218E"/>
    <w:rsid w:val="0023352D"/>
    <w:rsid w:val="002343F0"/>
    <w:rsid w:val="002354C6"/>
    <w:rsid w:val="002359C5"/>
    <w:rsid w:val="00240306"/>
    <w:rsid w:val="00240668"/>
    <w:rsid w:val="00252D10"/>
    <w:rsid w:val="00252D99"/>
    <w:rsid w:val="00254964"/>
    <w:rsid w:val="0026044B"/>
    <w:rsid w:val="0026058C"/>
    <w:rsid w:val="002625A4"/>
    <w:rsid w:val="00262D76"/>
    <w:rsid w:val="00266A31"/>
    <w:rsid w:val="00267014"/>
    <w:rsid w:val="002675AE"/>
    <w:rsid w:val="00270AC6"/>
    <w:rsid w:val="00271343"/>
    <w:rsid w:val="00271EB8"/>
    <w:rsid w:val="00274D0B"/>
    <w:rsid w:val="002816FF"/>
    <w:rsid w:val="00284248"/>
    <w:rsid w:val="00284757"/>
    <w:rsid w:val="0028477B"/>
    <w:rsid w:val="00285A57"/>
    <w:rsid w:val="00286318"/>
    <w:rsid w:val="002877D5"/>
    <w:rsid w:val="00290CB7"/>
    <w:rsid w:val="00291FB1"/>
    <w:rsid w:val="00293257"/>
    <w:rsid w:val="00293A41"/>
    <w:rsid w:val="00297076"/>
    <w:rsid w:val="002A09EA"/>
    <w:rsid w:val="002A163B"/>
    <w:rsid w:val="002A38BE"/>
    <w:rsid w:val="002A3B01"/>
    <w:rsid w:val="002A3CB6"/>
    <w:rsid w:val="002A3D48"/>
    <w:rsid w:val="002A5AEC"/>
    <w:rsid w:val="002B0063"/>
    <w:rsid w:val="002B3B94"/>
    <w:rsid w:val="002B5525"/>
    <w:rsid w:val="002B6C3B"/>
    <w:rsid w:val="002B7260"/>
    <w:rsid w:val="002C010A"/>
    <w:rsid w:val="002C771F"/>
    <w:rsid w:val="002D0AD8"/>
    <w:rsid w:val="002D21F7"/>
    <w:rsid w:val="002D7965"/>
    <w:rsid w:val="002E147D"/>
    <w:rsid w:val="002E31B6"/>
    <w:rsid w:val="002E420A"/>
    <w:rsid w:val="002F2D5F"/>
    <w:rsid w:val="002F43CA"/>
    <w:rsid w:val="002F46FA"/>
    <w:rsid w:val="0030125F"/>
    <w:rsid w:val="00303947"/>
    <w:rsid w:val="00304C28"/>
    <w:rsid w:val="003138BF"/>
    <w:rsid w:val="00314620"/>
    <w:rsid w:val="00314811"/>
    <w:rsid w:val="00322404"/>
    <w:rsid w:val="00322BFB"/>
    <w:rsid w:val="0032330C"/>
    <w:rsid w:val="00325E0B"/>
    <w:rsid w:val="003332D7"/>
    <w:rsid w:val="003335A1"/>
    <w:rsid w:val="00334A8B"/>
    <w:rsid w:val="00336E8D"/>
    <w:rsid w:val="00337A35"/>
    <w:rsid w:val="0034010E"/>
    <w:rsid w:val="003433DE"/>
    <w:rsid w:val="00344614"/>
    <w:rsid w:val="00345BB1"/>
    <w:rsid w:val="00352473"/>
    <w:rsid w:val="00352A57"/>
    <w:rsid w:val="003562BB"/>
    <w:rsid w:val="003629BC"/>
    <w:rsid w:val="00362DF5"/>
    <w:rsid w:val="00372709"/>
    <w:rsid w:val="00373285"/>
    <w:rsid w:val="003800BC"/>
    <w:rsid w:val="003808F3"/>
    <w:rsid w:val="00381B22"/>
    <w:rsid w:val="00384F83"/>
    <w:rsid w:val="00391384"/>
    <w:rsid w:val="00391EB0"/>
    <w:rsid w:val="00393F5B"/>
    <w:rsid w:val="0039427C"/>
    <w:rsid w:val="00395413"/>
    <w:rsid w:val="003A146C"/>
    <w:rsid w:val="003A4FAB"/>
    <w:rsid w:val="003A7524"/>
    <w:rsid w:val="003B0E8B"/>
    <w:rsid w:val="003B303C"/>
    <w:rsid w:val="003C0D1E"/>
    <w:rsid w:val="003C1E32"/>
    <w:rsid w:val="003C3DDE"/>
    <w:rsid w:val="003C4131"/>
    <w:rsid w:val="003C748E"/>
    <w:rsid w:val="003D0B3A"/>
    <w:rsid w:val="003D5067"/>
    <w:rsid w:val="003D69C0"/>
    <w:rsid w:val="003E0E5D"/>
    <w:rsid w:val="003E158C"/>
    <w:rsid w:val="003E288D"/>
    <w:rsid w:val="003E40D6"/>
    <w:rsid w:val="003E6D09"/>
    <w:rsid w:val="003E7466"/>
    <w:rsid w:val="003F080A"/>
    <w:rsid w:val="003F335A"/>
    <w:rsid w:val="003F7DD0"/>
    <w:rsid w:val="00401D88"/>
    <w:rsid w:val="0040215A"/>
    <w:rsid w:val="00406E12"/>
    <w:rsid w:val="00416501"/>
    <w:rsid w:val="004175CB"/>
    <w:rsid w:val="00417D23"/>
    <w:rsid w:val="0042171E"/>
    <w:rsid w:val="00423B6B"/>
    <w:rsid w:val="00426A35"/>
    <w:rsid w:val="00426B5A"/>
    <w:rsid w:val="00427D9C"/>
    <w:rsid w:val="00430038"/>
    <w:rsid w:val="004334F6"/>
    <w:rsid w:val="00434614"/>
    <w:rsid w:val="00443338"/>
    <w:rsid w:val="004443C5"/>
    <w:rsid w:val="00446C81"/>
    <w:rsid w:val="00447939"/>
    <w:rsid w:val="0045128D"/>
    <w:rsid w:val="004533F2"/>
    <w:rsid w:val="00457165"/>
    <w:rsid w:val="004611DC"/>
    <w:rsid w:val="00461659"/>
    <w:rsid w:val="00463AB1"/>
    <w:rsid w:val="00471EF2"/>
    <w:rsid w:val="00474B9E"/>
    <w:rsid w:val="00480201"/>
    <w:rsid w:val="0048048E"/>
    <w:rsid w:val="0048056A"/>
    <w:rsid w:val="0048222D"/>
    <w:rsid w:val="00482552"/>
    <w:rsid w:val="00482775"/>
    <w:rsid w:val="004829A2"/>
    <w:rsid w:val="00484FD6"/>
    <w:rsid w:val="00485AF6"/>
    <w:rsid w:val="0048778F"/>
    <w:rsid w:val="00491C2F"/>
    <w:rsid w:val="004961EF"/>
    <w:rsid w:val="004A3DB6"/>
    <w:rsid w:val="004A5261"/>
    <w:rsid w:val="004A558D"/>
    <w:rsid w:val="004A5B05"/>
    <w:rsid w:val="004B016D"/>
    <w:rsid w:val="004B123F"/>
    <w:rsid w:val="004B16E3"/>
    <w:rsid w:val="004B5498"/>
    <w:rsid w:val="004B5D2E"/>
    <w:rsid w:val="004B6C51"/>
    <w:rsid w:val="004B7BDA"/>
    <w:rsid w:val="004C04AD"/>
    <w:rsid w:val="004C095D"/>
    <w:rsid w:val="004C2C9A"/>
    <w:rsid w:val="004C30CB"/>
    <w:rsid w:val="004D2487"/>
    <w:rsid w:val="004D2EF4"/>
    <w:rsid w:val="004D5C50"/>
    <w:rsid w:val="004D67AD"/>
    <w:rsid w:val="004D7910"/>
    <w:rsid w:val="004E3951"/>
    <w:rsid w:val="004E3EDC"/>
    <w:rsid w:val="004E42C1"/>
    <w:rsid w:val="004E67D4"/>
    <w:rsid w:val="004E78EE"/>
    <w:rsid w:val="004F069D"/>
    <w:rsid w:val="004F1B77"/>
    <w:rsid w:val="004F6E36"/>
    <w:rsid w:val="005000FD"/>
    <w:rsid w:val="00515521"/>
    <w:rsid w:val="005157D4"/>
    <w:rsid w:val="005239A2"/>
    <w:rsid w:val="005276C8"/>
    <w:rsid w:val="005308C5"/>
    <w:rsid w:val="00531AD4"/>
    <w:rsid w:val="005320D5"/>
    <w:rsid w:val="00532778"/>
    <w:rsid w:val="00543CEB"/>
    <w:rsid w:val="00547FFB"/>
    <w:rsid w:val="005547D9"/>
    <w:rsid w:val="00554F02"/>
    <w:rsid w:val="0056070C"/>
    <w:rsid w:val="00560836"/>
    <w:rsid w:val="00560C2F"/>
    <w:rsid w:val="00560D81"/>
    <w:rsid w:val="00561BCF"/>
    <w:rsid w:val="00565220"/>
    <w:rsid w:val="005701C5"/>
    <w:rsid w:val="00570976"/>
    <w:rsid w:val="00570D4E"/>
    <w:rsid w:val="00573493"/>
    <w:rsid w:val="005748E9"/>
    <w:rsid w:val="00574FF0"/>
    <w:rsid w:val="00580BB0"/>
    <w:rsid w:val="00584FC5"/>
    <w:rsid w:val="005904EE"/>
    <w:rsid w:val="005943A1"/>
    <w:rsid w:val="00596C40"/>
    <w:rsid w:val="005976E6"/>
    <w:rsid w:val="005A0461"/>
    <w:rsid w:val="005A2812"/>
    <w:rsid w:val="005A299C"/>
    <w:rsid w:val="005A673B"/>
    <w:rsid w:val="005B0001"/>
    <w:rsid w:val="005B0B93"/>
    <w:rsid w:val="005B166B"/>
    <w:rsid w:val="005B3F19"/>
    <w:rsid w:val="005B70D3"/>
    <w:rsid w:val="005C2AE9"/>
    <w:rsid w:val="005D1444"/>
    <w:rsid w:val="005D25E3"/>
    <w:rsid w:val="005D32B1"/>
    <w:rsid w:val="005D647F"/>
    <w:rsid w:val="005E2813"/>
    <w:rsid w:val="005E4662"/>
    <w:rsid w:val="005E7CAE"/>
    <w:rsid w:val="005F305E"/>
    <w:rsid w:val="005F41AC"/>
    <w:rsid w:val="005F4CC2"/>
    <w:rsid w:val="006006E8"/>
    <w:rsid w:val="00602564"/>
    <w:rsid w:val="00602BAF"/>
    <w:rsid w:val="00603225"/>
    <w:rsid w:val="00605D67"/>
    <w:rsid w:val="00613156"/>
    <w:rsid w:val="0061351A"/>
    <w:rsid w:val="00613851"/>
    <w:rsid w:val="0061760D"/>
    <w:rsid w:val="00621242"/>
    <w:rsid w:val="00624063"/>
    <w:rsid w:val="00624958"/>
    <w:rsid w:val="0063286B"/>
    <w:rsid w:val="00634423"/>
    <w:rsid w:val="006361DE"/>
    <w:rsid w:val="00636C5E"/>
    <w:rsid w:val="00637E0D"/>
    <w:rsid w:val="006402BA"/>
    <w:rsid w:val="0064155D"/>
    <w:rsid w:val="00642CF7"/>
    <w:rsid w:val="00643CD5"/>
    <w:rsid w:val="0064765D"/>
    <w:rsid w:val="00651009"/>
    <w:rsid w:val="0065258F"/>
    <w:rsid w:val="0065271E"/>
    <w:rsid w:val="00654811"/>
    <w:rsid w:val="00654F1C"/>
    <w:rsid w:val="00656214"/>
    <w:rsid w:val="006654C2"/>
    <w:rsid w:val="00674BED"/>
    <w:rsid w:val="00676B78"/>
    <w:rsid w:val="006774F7"/>
    <w:rsid w:val="006816C2"/>
    <w:rsid w:val="00682024"/>
    <w:rsid w:val="00682423"/>
    <w:rsid w:val="0068589E"/>
    <w:rsid w:val="006928DB"/>
    <w:rsid w:val="00693CA2"/>
    <w:rsid w:val="00694DC6"/>
    <w:rsid w:val="00697216"/>
    <w:rsid w:val="00697565"/>
    <w:rsid w:val="006A0A51"/>
    <w:rsid w:val="006A4F65"/>
    <w:rsid w:val="006A5F99"/>
    <w:rsid w:val="006B1A26"/>
    <w:rsid w:val="006B4943"/>
    <w:rsid w:val="006B68F6"/>
    <w:rsid w:val="006B6CDD"/>
    <w:rsid w:val="006C037E"/>
    <w:rsid w:val="006C0686"/>
    <w:rsid w:val="006C0EBD"/>
    <w:rsid w:val="006C3158"/>
    <w:rsid w:val="006C437D"/>
    <w:rsid w:val="006C4817"/>
    <w:rsid w:val="006D02A9"/>
    <w:rsid w:val="006D096B"/>
    <w:rsid w:val="006D230F"/>
    <w:rsid w:val="006D27E8"/>
    <w:rsid w:val="006D3E5D"/>
    <w:rsid w:val="006D42FC"/>
    <w:rsid w:val="006D4852"/>
    <w:rsid w:val="006D5021"/>
    <w:rsid w:val="006D7387"/>
    <w:rsid w:val="006E04E2"/>
    <w:rsid w:val="006E5536"/>
    <w:rsid w:val="006E6137"/>
    <w:rsid w:val="006F1649"/>
    <w:rsid w:val="006F410E"/>
    <w:rsid w:val="006F7FAC"/>
    <w:rsid w:val="0070113D"/>
    <w:rsid w:val="00701CE6"/>
    <w:rsid w:val="00701F1D"/>
    <w:rsid w:val="00702D59"/>
    <w:rsid w:val="00705A08"/>
    <w:rsid w:val="00705D5B"/>
    <w:rsid w:val="007060AF"/>
    <w:rsid w:val="007064D2"/>
    <w:rsid w:val="00710620"/>
    <w:rsid w:val="0071674F"/>
    <w:rsid w:val="00720751"/>
    <w:rsid w:val="00722481"/>
    <w:rsid w:val="00723CE3"/>
    <w:rsid w:val="0072587E"/>
    <w:rsid w:val="00726F12"/>
    <w:rsid w:val="00732384"/>
    <w:rsid w:val="007339F7"/>
    <w:rsid w:val="0073455B"/>
    <w:rsid w:val="00743EE3"/>
    <w:rsid w:val="0074409F"/>
    <w:rsid w:val="00752358"/>
    <w:rsid w:val="00755077"/>
    <w:rsid w:val="007633E6"/>
    <w:rsid w:val="00763419"/>
    <w:rsid w:val="0076512E"/>
    <w:rsid w:val="00767137"/>
    <w:rsid w:val="00776A38"/>
    <w:rsid w:val="00776A3C"/>
    <w:rsid w:val="007803F9"/>
    <w:rsid w:val="00780D41"/>
    <w:rsid w:val="00781884"/>
    <w:rsid w:val="007858E7"/>
    <w:rsid w:val="007932E9"/>
    <w:rsid w:val="00795289"/>
    <w:rsid w:val="0079636B"/>
    <w:rsid w:val="00796E55"/>
    <w:rsid w:val="007A63FB"/>
    <w:rsid w:val="007A6C94"/>
    <w:rsid w:val="007A6DB4"/>
    <w:rsid w:val="007A70F1"/>
    <w:rsid w:val="007B223B"/>
    <w:rsid w:val="007B5ECE"/>
    <w:rsid w:val="007B6114"/>
    <w:rsid w:val="007C12DF"/>
    <w:rsid w:val="007C2CB6"/>
    <w:rsid w:val="007C3A75"/>
    <w:rsid w:val="007C5064"/>
    <w:rsid w:val="007C604B"/>
    <w:rsid w:val="007C6230"/>
    <w:rsid w:val="007D1822"/>
    <w:rsid w:val="007D261A"/>
    <w:rsid w:val="007D356F"/>
    <w:rsid w:val="007D3D5F"/>
    <w:rsid w:val="007E178F"/>
    <w:rsid w:val="007E193E"/>
    <w:rsid w:val="007E32DE"/>
    <w:rsid w:val="007E5B4D"/>
    <w:rsid w:val="007E5F64"/>
    <w:rsid w:val="007E689A"/>
    <w:rsid w:val="007F38E8"/>
    <w:rsid w:val="007F7E9F"/>
    <w:rsid w:val="0080033B"/>
    <w:rsid w:val="008015CA"/>
    <w:rsid w:val="00801F34"/>
    <w:rsid w:val="00802E07"/>
    <w:rsid w:val="008033B0"/>
    <w:rsid w:val="00804DE8"/>
    <w:rsid w:val="008068EE"/>
    <w:rsid w:val="00810E25"/>
    <w:rsid w:val="00813937"/>
    <w:rsid w:val="00815557"/>
    <w:rsid w:val="00826DED"/>
    <w:rsid w:val="0082724B"/>
    <w:rsid w:val="00830600"/>
    <w:rsid w:val="00831D67"/>
    <w:rsid w:val="008332A7"/>
    <w:rsid w:val="00833DA4"/>
    <w:rsid w:val="008406AC"/>
    <w:rsid w:val="00842826"/>
    <w:rsid w:val="00844579"/>
    <w:rsid w:val="00844DC6"/>
    <w:rsid w:val="00844FA5"/>
    <w:rsid w:val="0084637F"/>
    <w:rsid w:val="00846FB4"/>
    <w:rsid w:val="00850022"/>
    <w:rsid w:val="008504E1"/>
    <w:rsid w:val="00853BDA"/>
    <w:rsid w:val="008548C2"/>
    <w:rsid w:val="00856260"/>
    <w:rsid w:val="008609BC"/>
    <w:rsid w:val="00860D91"/>
    <w:rsid w:val="00863198"/>
    <w:rsid w:val="00866226"/>
    <w:rsid w:val="008677B4"/>
    <w:rsid w:val="00867B42"/>
    <w:rsid w:val="00872F74"/>
    <w:rsid w:val="0087592A"/>
    <w:rsid w:val="008806BF"/>
    <w:rsid w:val="00880FBC"/>
    <w:rsid w:val="008845AC"/>
    <w:rsid w:val="00885B1C"/>
    <w:rsid w:val="008868E5"/>
    <w:rsid w:val="00892761"/>
    <w:rsid w:val="00893FEA"/>
    <w:rsid w:val="00894DF0"/>
    <w:rsid w:val="008954C9"/>
    <w:rsid w:val="008A3165"/>
    <w:rsid w:val="008A4B48"/>
    <w:rsid w:val="008A56BD"/>
    <w:rsid w:val="008A5B4A"/>
    <w:rsid w:val="008B084A"/>
    <w:rsid w:val="008B0DEF"/>
    <w:rsid w:val="008B6099"/>
    <w:rsid w:val="008B6EBD"/>
    <w:rsid w:val="008C01B6"/>
    <w:rsid w:val="008C4461"/>
    <w:rsid w:val="008D383B"/>
    <w:rsid w:val="008E1EB8"/>
    <w:rsid w:val="008E3A29"/>
    <w:rsid w:val="008E6280"/>
    <w:rsid w:val="008E7955"/>
    <w:rsid w:val="008F2120"/>
    <w:rsid w:val="008F3569"/>
    <w:rsid w:val="008F6C96"/>
    <w:rsid w:val="00900B5A"/>
    <w:rsid w:val="00904B97"/>
    <w:rsid w:val="00905CE2"/>
    <w:rsid w:val="0090655E"/>
    <w:rsid w:val="00906B03"/>
    <w:rsid w:val="009109DC"/>
    <w:rsid w:val="00913D8D"/>
    <w:rsid w:val="00917549"/>
    <w:rsid w:val="009201D6"/>
    <w:rsid w:val="00921A5D"/>
    <w:rsid w:val="00925E46"/>
    <w:rsid w:val="00926AFA"/>
    <w:rsid w:val="0092718C"/>
    <w:rsid w:val="00927AF4"/>
    <w:rsid w:val="009306B3"/>
    <w:rsid w:val="00932C08"/>
    <w:rsid w:val="00933ED1"/>
    <w:rsid w:val="0093519C"/>
    <w:rsid w:val="00935402"/>
    <w:rsid w:val="009378B4"/>
    <w:rsid w:val="00940008"/>
    <w:rsid w:val="009419E4"/>
    <w:rsid w:val="009432B9"/>
    <w:rsid w:val="009528A8"/>
    <w:rsid w:val="0095397A"/>
    <w:rsid w:val="009577A9"/>
    <w:rsid w:val="00961BC7"/>
    <w:rsid w:val="0096254B"/>
    <w:rsid w:val="0096327A"/>
    <w:rsid w:val="00963721"/>
    <w:rsid w:val="00963779"/>
    <w:rsid w:val="00964F08"/>
    <w:rsid w:val="00973B9E"/>
    <w:rsid w:val="009807A5"/>
    <w:rsid w:val="00982324"/>
    <w:rsid w:val="009862AA"/>
    <w:rsid w:val="00987103"/>
    <w:rsid w:val="00992A79"/>
    <w:rsid w:val="00994D58"/>
    <w:rsid w:val="00994E54"/>
    <w:rsid w:val="009955D1"/>
    <w:rsid w:val="009975D9"/>
    <w:rsid w:val="009A16B8"/>
    <w:rsid w:val="009A5941"/>
    <w:rsid w:val="009A7B2C"/>
    <w:rsid w:val="009B06BC"/>
    <w:rsid w:val="009B1A2E"/>
    <w:rsid w:val="009B31AE"/>
    <w:rsid w:val="009B44CB"/>
    <w:rsid w:val="009B5164"/>
    <w:rsid w:val="009C0BEF"/>
    <w:rsid w:val="009C0C2F"/>
    <w:rsid w:val="009C66B5"/>
    <w:rsid w:val="009C6D63"/>
    <w:rsid w:val="009D14C9"/>
    <w:rsid w:val="009D2676"/>
    <w:rsid w:val="009D2FB0"/>
    <w:rsid w:val="009D30DC"/>
    <w:rsid w:val="009D4DAA"/>
    <w:rsid w:val="009D5932"/>
    <w:rsid w:val="009D5DD5"/>
    <w:rsid w:val="009D5EBD"/>
    <w:rsid w:val="009D639F"/>
    <w:rsid w:val="009E0568"/>
    <w:rsid w:val="009E0CAB"/>
    <w:rsid w:val="009E1640"/>
    <w:rsid w:val="009F0380"/>
    <w:rsid w:val="009F25ED"/>
    <w:rsid w:val="009F3B73"/>
    <w:rsid w:val="00A01701"/>
    <w:rsid w:val="00A01845"/>
    <w:rsid w:val="00A03EC5"/>
    <w:rsid w:val="00A05D4D"/>
    <w:rsid w:val="00A061D5"/>
    <w:rsid w:val="00A06EB2"/>
    <w:rsid w:val="00A10181"/>
    <w:rsid w:val="00A10AEA"/>
    <w:rsid w:val="00A1117F"/>
    <w:rsid w:val="00A11F94"/>
    <w:rsid w:val="00A13929"/>
    <w:rsid w:val="00A148B6"/>
    <w:rsid w:val="00A17BFB"/>
    <w:rsid w:val="00A17D26"/>
    <w:rsid w:val="00A21424"/>
    <w:rsid w:val="00A2338A"/>
    <w:rsid w:val="00A27589"/>
    <w:rsid w:val="00A276DB"/>
    <w:rsid w:val="00A27DDF"/>
    <w:rsid w:val="00A3076C"/>
    <w:rsid w:val="00A317A2"/>
    <w:rsid w:val="00A32609"/>
    <w:rsid w:val="00A34EBE"/>
    <w:rsid w:val="00A35EC1"/>
    <w:rsid w:val="00A36E89"/>
    <w:rsid w:val="00A37CBA"/>
    <w:rsid w:val="00A404F1"/>
    <w:rsid w:val="00A40851"/>
    <w:rsid w:val="00A44F3B"/>
    <w:rsid w:val="00A44F4E"/>
    <w:rsid w:val="00A475B6"/>
    <w:rsid w:val="00A506F4"/>
    <w:rsid w:val="00A52561"/>
    <w:rsid w:val="00A53230"/>
    <w:rsid w:val="00A53BD4"/>
    <w:rsid w:val="00A53C2B"/>
    <w:rsid w:val="00A560A3"/>
    <w:rsid w:val="00A6036D"/>
    <w:rsid w:val="00A75EA1"/>
    <w:rsid w:val="00A762EF"/>
    <w:rsid w:val="00A822FC"/>
    <w:rsid w:val="00A83C37"/>
    <w:rsid w:val="00A84842"/>
    <w:rsid w:val="00A852F7"/>
    <w:rsid w:val="00A92762"/>
    <w:rsid w:val="00A92ADD"/>
    <w:rsid w:val="00A94E85"/>
    <w:rsid w:val="00A961D7"/>
    <w:rsid w:val="00A96FB8"/>
    <w:rsid w:val="00AA0F28"/>
    <w:rsid w:val="00AA2092"/>
    <w:rsid w:val="00AA6A29"/>
    <w:rsid w:val="00AB092E"/>
    <w:rsid w:val="00AB0F30"/>
    <w:rsid w:val="00AB1008"/>
    <w:rsid w:val="00AB119B"/>
    <w:rsid w:val="00AB21F1"/>
    <w:rsid w:val="00AB30A7"/>
    <w:rsid w:val="00AB5571"/>
    <w:rsid w:val="00AB612B"/>
    <w:rsid w:val="00AB7BF0"/>
    <w:rsid w:val="00AC52C9"/>
    <w:rsid w:val="00AC5852"/>
    <w:rsid w:val="00AD0F0C"/>
    <w:rsid w:val="00AD1F68"/>
    <w:rsid w:val="00AD308A"/>
    <w:rsid w:val="00AD54C7"/>
    <w:rsid w:val="00AD7F27"/>
    <w:rsid w:val="00AE03E9"/>
    <w:rsid w:val="00AE196C"/>
    <w:rsid w:val="00AE2723"/>
    <w:rsid w:val="00AE36B1"/>
    <w:rsid w:val="00AF0FBE"/>
    <w:rsid w:val="00AF2352"/>
    <w:rsid w:val="00AF451C"/>
    <w:rsid w:val="00AF6A2F"/>
    <w:rsid w:val="00AF7D08"/>
    <w:rsid w:val="00B00B9F"/>
    <w:rsid w:val="00B048C1"/>
    <w:rsid w:val="00B04E95"/>
    <w:rsid w:val="00B05580"/>
    <w:rsid w:val="00B05EE2"/>
    <w:rsid w:val="00B10152"/>
    <w:rsid w:val="00B12AB1"/>
    <w:rsid w:val="00B208DA"/>
    <w:rsid w:val="00B21859"/>
    <w:rsid w:val="00B22452"/>
    <w:rsid w:val="00B22BA6"/>
    <w:rsid w:val="00B232CD"/>
    <w:rsid w:val="00B31B53"/>
    <w:rsid w:val="00B320CB"/>
    <w:rsid w:val="00B323B6"/>
    <w:rsid w:val="00B3281B"/>
    <w:rsid w:val="00B35444"/>
    <w:rsid w:val="00B367AC"/>
    <w:rsid w:val="00B36B6D"/>
    <w:rsid w:val="00B36D59"/>
    <w:rsid w:val="00B36ECC"/>
    <w:rsid w:val="00B37163"/>
    <w:rsid w:val="00B374DC"/>
    <w:rsid w:val="00B37CBE"/>
    <w:rsid w:val="00B41502"/>
    <w:rsid w:val="00B456FD"/>
    <w:rsid w:val="00B46176"/>
    <w:rsid w:val="00B474A9"/>
    <w:rsid w:val="00B54062"/>
    <w:rsid w:val="00B54382"/>
    <w:rsid w:val="00B61FE4"/>
    <w:rsid w:val="00B65904"/>
    <w:rsid w:val="00B6787C"/>
    <w:rsid w:val="00B70081"/>
    <w:rsid w:val="00B711B9"/>
    <w:rsid w:val="00B72D77"/>
    <w:rsid w:val="00B75668"/>
    <w:rsid w:val="00B815AD"/>
    <w:rsid w:val="00B83B37"/>
    <w:rsid w:val="00B84CC0"/>
    <w:rsid w:val="00B87A9B"/>
    <w:rsid w:val="00B9165C"/>
    <w:rsid w:val="00B91D24"/>
    <w:rsid w:val="00B94B38"/>
    <w:rsid w:val="00BA36BB"/>
    <w:rsid w:val="00BA5FBC"/>
    <w:rsid w:val="00BA6227"/>
    <w:rsid w:val="00BA7E7C"/>
    <w:rsid w:val="00BB0458"/>
    <w:rsid w:val="00BB6314"/>
    <w:rsid w:val="00BB6C98"/>
    <w:rsid w:val="00BC5E4D"/>
    <w:rsid w:val="00BC7308"/>
    <w:rsid w:val="00BD00E2"/>
    <w:rsid w:val="00BD158F"/>
    <w:rsid w:val="00BD2C4A"/>
    <w:rsid w:val="00BD314A"/>
    <w:rsid w:val="00BD5690"/>
    <w:rsid w:val="00BD633F"/>
    <w:rsid w:val="00BE0344"/>
    <w:rsid w:val="00BE1713"/>
    <w:rsid w:val="00BE1D64"/>
    <w:rsid w:val="00BE3C4A"/>
    <w:rsid w:val="00BE595B"/>
    <w:rsid w:val="00BE5A65"/>
    <w:rsid w:val="00BE78C5"/>
    <w:rsid w:val="00BF36EA"/>
    <w:rsid w:val="00BF38E3"/>
    <w:rsid w:val="00BF7F1B"/>
    <w:rsid w:val="00C01CDF"/>
    <w:rsid w:val="00C02005"/>
    <w:rsid w:val="00C03FDF"/>
    <w:rsid w:val="00C069DA"/>
    <w:rsid w:val="00C10210"/>
    <w:rsid w:val="00C10CBC"/>
    <w:rsid w:val="00C15150"/>
    <w:rsid w:val="00C20241"/>
    <w:rsid w:val="00C20643"/>
    <w:rsid w:val="00C22C96"/>
    <w:rsid w:val="00C23274"/>
    <w:rsid w:val="00C27B6E"/>
    <w:rsid w:val="00C30D0F"/>
    <w:rsid w:val="00C32B6D"/>
    <w:rsid w:val="00C33762"/>
    <w:rsid w:val="00C33917"/>
    <w:rsid w:val="00C36D4E"/>
    <w:rsid w:val="00C44725"/>
    <w:rsid w:val="00C45344"/>
    <w:rsid w:val="00C46DE3"/>
    <w:rsid w:val="00C47F7F"/>
    <w:rsid w:val="00C50BFD"/>
    <w:rsid w:val="00C50D68"/>
    <w:rsid w:val="00C550C3"/>
    <w:rsid w:val="00C55E65"/>
    <w:rsid w:val="00C6160E"/>
    <w:rsid w:val="00C70466"/>
    <w:rsid w:val="00C70CC0"/>
    <w:rsid w:val="00C75A33"/>
    <w:rsid w:val="00C819D5"/>
    <w:rsid w:val="00C81EE8"/>
    <w:rsid w:val="00C83AAF"/>
    <w:rsid w:val="00C929B9"/>
    <w:rsid w:val="00C94C86"/>
    <w:rsid w:val="00C95613"/>
    <w:rsid w:val="00CB085B"/>
    <w:rsid w:val="00CB4550"/>
    <w:rsid w:val="00CB54B7"/>
    <w:rsid w:val="00CB5ABE"/>
    <w:rsid w:val="00CC1397"/>
    <w:rsid w:val="00CC1C11"/>
    <w:rsid w:val="00CC42FB"/>
    <w:rsid w:val="00CC4977"/>
    <w:rsid w:val="00CC4ABA"/>
    <w:rsid w:val="00CC735F"/>
    <w:rsid w:val="00CD1518"/>
    <w:rsid w:val="00CD2FE4"/>
    <w:rsid w:val="00CE066C"/>
    <w:rsid w:val="00CE233F"/>
    <w:rsid w:val="00CE25E1"/>
    <w:rsid w:val="00CE69EE"/>
    <w:rsid w:val="00CE6A94"/>
    <w:rsid w:val="00CF0035"/>
    <w:rsid w:val="00CF3151"/>
    <w:rsid w:val="00CF483E"/>
    <w:rsid w:val="00D00168"/>
    <w:rsid w:val="00D00AE1"/>
    <w:rsid w:val="00D00FCB"/>
    <w:rsid w:val="00D03402"/>
    <w:rsid w:val="00D03E0C"/>
    <w:rsid w:val="00D07225"/>
    <w:rsid w:val="00D109C4"/>
    <w:rsid w:val="00D163AF"/>
    <w:rsid w:val="00D17FB4"/>
    <w:rsid w:val="00D20DB8"/>
    <w:rsid w:val="00D23029"/>
    <w:rsid w:val="00D25E52"/>
    <w:rsid w:val="00D270A8"/>
    <w:rsid w:val="00D27E9B"/>
    <w:rsid w:val="00D32E2A"/>
    <w:rsid w:val="00D3337E"/>
    <w:rsid w:val="00D33D00"/>
    <w:rsid w:val="00D37670"/>
    <w:rsid w:val="00D37DE0"/>
    <w:rsid w:val="00D419D2"/>
    <w:rsid w:val="00D44766"/>
    <w:rsid w:val="00D44B67"/>
    <w:rsid w:val="00D4582F"/>
    <w:rsid w:val="00D52752"/>
    <w:rsid w:val="00D52792"/>
    <w:rsid w:val="00D52C4F"/>
    <w:rsid w:val="00D5723D"/>
    <w:rsid w:val="00D60F0E"/>
    <w:rsid w:val="00D669E4"/>
    <w:rsid w:val="00D70172"/>
    <w:rsid w:val="00D7168F"/>
    <w:rsid w:val="00D716D2"/>
    <w:rsid w:val="00D7735C"/>
    <w:rsid w:val="00D8226C"/>
    <w:rsid w:val="00D83B75"/>
    <w:rsid w:val="00D8795F"/>
    <w:rsid w:val="00D87A23"/>
    <w:rsid w:val="00D9432F"/>
    <w:rsid w:val="00DA3353"/>
    <w:rsid w:val="00DA3A97"/>
    <w:rsid w:val="00DA4A96"/>
    <w:rsid w:val="00DA5D99"/>
    <w:rsid w:val="00DA6681"/>
    <w:rsid w:val="00DB377A"/>
    <w:rsid w:val="00DB4003"/>
    <w:rsid w:val="00DB6E99"/>
    <w:rsid w:val="00DC02CA"/>
    <w:rsid w:val="00DC1091"/>
    <w:rsid w:val="00DC2197"/>
    <w:rsid w:val="00DC2E50"/>
    <w:rsid w:val="00DC6250"/>
    <w:rsid w:val="00DD452B"/>
    <w:rsid w:val="00DD4833"/>
    <w:rsid w:val="00DD5271"/>
    <w:rsid w:val="00DE3A25"/>
    <w:rsid w:val="00DF175C"/>
    <w:rsid w:val="00DF2DFE"/>
    <w:rsid w:val="00E13A74"/>
    <w:rsid w:val="00E16FC4"/>
    <w:rsid w:val="00E17254"/>
    <w:rsid w:val="00E21CD0"/>
    <w:rsid w:val="00E223D4"/>
    <w:rsid w:val="00E3033E"/>
    <w:rsid w:val="00E333E8"/>
    <w:rsid w:val="00E36EAF"/>
    <w:rsid w:val="00E36EC0"/>
    <w:rsid w:val="00E372F4"/>
    <w:rsid w:val="00E51544"/>
    <w:rsid w:val="00E520EC"/>
    <w:rsid w:val="00E5278C"/>
    <w:rsid w:val="00E545C5"/>
    <w:rsid w:val="00E577A7"/>
    <w:rsid w:val="00E57E6E"/>
    <w:rsid w:val="00E64023"/>
    <w:rsid w:val="00E648FE"/>
    <w:rsid w:val="00E67417"/>
    <w:rsid w:val="00E70032"/>
    <w:rsid w:val="00E71A1F"/>
    <w:rsid w:val="00E72822"/>
    <w:rsid w:val="00E741E1"/>
    <w:rsid w:val="00E814A7"/>
    <w:rsid w:val="00E814E3"/>
    <w:rsid w:val="00E839D5"/>
    <w:rsid w:val="00E844C3"/>
    <w:rsid w:val="00E860E2"/>
    <w:rsid w:val="00E9071D"/>
    <w:rsid w:val="00E90BF0"/>
    <w:rsid w:val="00E96811"/>
    <w:rsid w:val="00EA0526"/>
    <w:rsid w:val="00EA2086"/>
    <w:rsid w:val="00EB2587"/>
    <w:rsid w:val="00EB3A5B"/>
    <w:rsid w:val="00EB55FA"/>
    <w:rsid w:val="00EC369D"/>
    <w:rsid w:val="00ED0204"/>
    <w:rsid w:val="00ED1920"/>
    <w:rsid w:val="00ED424B"/>
    <w:rsid w:val="00ED56B9"/>
    <w:rsid w:val="00EE7F44"/>
    <w:rsid w:val="00EF1DFC"/>
    <w:rsid w:val="00EF2CF0"/>
    <w:rsid w:val="00EF30CA"/>
    <w:rsid w:val="00EF4ECE"/>
    <w:rsid w:val="00EF61A2"/>
    <w:rsid w:val="00EF6592"/>
    <w:rsid w:val="00EF72EC"/>
    <w:rsid w:val="00EF74DD"/>
    <w:rsid w:val="00EF784B"/>
    <w:rsid w:val="00EF79CB"/>
    <w:rsid w:val="00EF7B78"/>
    <w:rsid w:val="00EF7EA3"/>
    <w:rsid w:val="00F030AB"/>
    <w:rsid w:val="00F031FF"/>
    <w:rsid w:val="00F036D3"/>
    <w:rsid w:val="00F115F4"/>
    <w:rsid w:val="00F13858"/>
    <w:rsid w:val="00F20D52"/>
    <w:rsid w:val="00F22406"/>
    <w:rsid w:val="00F27035"/>
    <w:rsid w:val="00F33CD4"/>
    <w:rsid w:val="00F343FB"/>
    <w:rsid w:val="00F458BB"/>
    <w:rsid w:val="00F47A43"/>
    <w:rsid w:val="00F47D37"/>
    <w:rsid w:val="00F50F2A"/>
    <w:rsid w:val="00F53B6C"/>
    <w:rsid w:val="00F54B02"/>
    <w:rsid w:val="00F57310"/>
    <w:rsid w:val="00F61466"/>
    <w:rsid w:val="00F61621"/>
    <w:rsid w:val="00F63185"/>
    <w:rsid w:val="00F6446A"/>
    <w:rsid w:val="00F668AD"/>
    <w:rsid w:val="00F67438"/>
    <w:rsid w:val="00F74429"/>
    <w:rsid w:val="00F74AF5"/>
    <w:rsid w:val="00F7701A"/>
    <w:rsid w:val="00F80BCF"/>
    <w:rsid w:val="00F83977"/>
    <w:rsid w:val="00F8594D"/>
    <w:rsid w:val="00F85B03"/>
    <w:rsid w:val="00F926E3"/>
    <w:rsid w:val="00F93F05"/>
    <w:rsid w:val="00F94601"/>
    <w:rsid w:val="00F97294"/>
    <w:rsid w:val="00F97ABB"/>
    <w:rsid w:val="00F97F43"/>
    <w:rsid w:val="00FA17E6"/>
    <w:rsid w:val="00FA524F"/>
    <w:rsid w:val="00FA5386"/>
    <w:rsid w:val="00FB1D3F"/>
    <w:rsid w:val="00FB2EA4"/>
    <w:rsid w:val="00FB4891"/>
    <w:rsid w:val="00FB6785"/>
    <w:rsid w:val="00FB7353"/>
    <w:rsid w:val="00FC10BC"/>
    <w:rsid w:val="00FC4239"/>
    <w:rsid w:val="00FC75F7"/>
    <w:rsid w:val="00FD1974"/>
    <w:rsid w:val="00FD1C7F"/>
    <w:rsid w:val="00FD1ECA"/>
    <w:rsid w:val="00FD29DA"/>
    <w:rsid w:val="00FD2ED3"/>
    <w:rsid w:val="00FD39FF"/>
    <w:rsid w:val="00FD4F95"/>
    <w:rsid w:val="00FD605C"/>
    <w:rsid w:val="00FD7197"/>
    <w:rsid w:val="00FE057A"/>
    <w:rsid w:val="00FE3EBB"/>
    <w:rsid w:val="00FE6730"/>
    <w:rsid w:val="00FF0474"/>
    <w:rsid w:val="00FF2736"/>
    <w:rsid w:val="00FF4504"/>
    <w:rsid w:val="00FF7C57"/>
    <w:rsid w:val="00FF7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D2BAF"/>
  <w15:docId w15:val="{6E60E19C-6C48-43B3-8C59-7B0EEB091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tabs>
        <w:tab w:val="center" w:pos="1985"/>
        <w:tab w:val="center" w:pos="6804"/>
      </w:tabs>
      <w:outlineLvl w:val="0"/>
    </w:pPr>
    <w:rPr>
      <w:sz w:val="26"/>
    </w:rPr>
  </w:style>
  <w:style w:type="paragraph" w:styleId="Heading2">
    <w:name w:val="heading 2"/>
    <w:basedOn w:val="Normal"/>
    <w:next w:val="Normal"/>
    <w:qFormat/>
    <w:pPr>
      <w:keepNext/>
      <w:tabs>
        <w:tab w:val="center" w:pos="6804"/>
      </w:tabs>
      <w:spacing w:before="240"/>
      <w:jc w:val="both"/>
      <w:outlineLvl w:val="1"/>
    </w:pPr>
    <w:rPr>
      <w:b/>
    </w:rPr>
  </w:style>
  <w:style w:type="paragraph" w:styleId="Heading3">
    <w:name w:val="heading 3"/>
    <w:basedOn w:val="Normal"/>
    <w:next w:val="Normal"/>
    <w:qFormat/>
    <w:pPr>
      <w:keepNext/>
      <w:jc w:val="both"/>
      <w:outlineLvl w:val="2"/>
    </w:pPr>
    <w:rPr>
      <w:b/>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567" w:firstLine="567"/>
      <w:jc w:val="both"/>
    </w:pPr>
  </w:style>
  <w:style w:type="paragraph" w:styleId="BodyTextIndent2">
    <w:name w:val="Body Text Indent 2"/>
    <w:basedOn w:val="Normal"/>
    <w:pPr>
      <w:ind w:left="1985" w:hanging="283"/>
      <w:jc w:val="both"/>
    </w:pPr>
  </w:style>
  <w:style w:type="paragraph" w:styleId="BodyTextIndent3">
    <w:name w:val="Body Text Indent 3"/>
    <w:basedOn w:val="Normal"/>
    <w:pPr>
      <w:ind w:left="1985" w:hanging="284"/>
      <w:jc w:val="both"/>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spacing w:before="240" w:after="240"/>
      <w:jc w:val="center"/>
    </w:pPr>
    <w:rPr>
      <w:b/>
      <w:bCs/>
    </w:rPr>
  </w:style>
  <w:style w:type="paragraph" w:styleId="BalloonText">
    <w:name w:val="Balloon Text"/>
    <w:basedOn w:val="Normal"/>
    <w:semiHidden/>
    <w:rsid w:val="00B208DA"/>
    <w:rPr>
      <w:rFonts w:ascii="Tahoma" w:hAnsi="Tahoma" w:cs="Tahoma"/>
      <w:sz w:val="16"/>
      <w:szCs w:val="16"/>
    </w:rPr>
  </w:style>
  <w:style w:type="table" w:styleId="TableGrid">
    <w:name w:val="Table Grid"/>
    <w:basedOn w:val="TableNormal"/>
    <w:uiPriority w:val="59"/>
    <w:rsid w:val="00927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335A1"/>
    <w:rPr>
      <w:sz w:val="28"/>
      <w:szCs w:val="28"/>
    </w:rPr>
  </w:style>
  <w:style w:type="character" w:customStyle="1" w:styleId="Bodytext0">
    <w:name w:val="Body text_"/>
    <w:link w:val="Bodytext1"/>
    <w:rsid w:val="00D07225"/>
    <w:rPr>
      <w:sz w:val="26"/>
      <w:szCs w:val="26"/>
      <w:shd w:val="clear" w:color="auto" w:fill="FFFFFF"/>
    </w:rPr>
  </w:style>
  <w:style w:type="paragraph" w:customStyle="1" w:styleId="Bodytext1">
    <w:name w:val="Body text1"/>
    <w:basedOn w:val="Normal"/>
    <w:link w:val="Bodytext0"/>
    <w:rsid w:val="00D07225"/>
    <w:pPr>
      <w:widowControl w:val="0"/>
      <w:shd w:val="clear" w:color="auto" w:fill="FFFFFF"/>
      <w:spacing w:after="120" w:line="309" w:lineRule="exact"/>
      <w:jc w:val="center"/>
    </w:pPr>
    <w:rPr>
      <w:sz w:val="26"/>
      <w:szCs w:val="26"/>
    </w:rPr>
  </w:style>
  <w:style w:type="character" w:styleId="Strong">
    <w:name w:val="Strong"/>
    <w:uiPriority w:val="22"/>
    <w:qFormat/>
    <w:rsid w:val="00D07225"/>
    <w:rPr>
      <w:b/>
      <w:bCs/>
    </w:rPr>
  </w:style>
  <w:style w:type="character" w:customStyle="1" w:styleId="HeaderChar">
    <w:name w:val="Header Char"/>
    <w:link w:val="Header"/>
    <w:uiPriority w:val="99"/>
    <w:rsid w:val="00EA2086"/>
    <w:rPr>
      <w:sz w:val="28"/>
      <w:szCs w:val="28"/>
    </w:rPr>
  </w:style>
  <w:style w:type="character" w:customStyle="1" w:styleId="link">
    <w:name w:val="link"/>
    <w:basedOn w:val="DefaultParagraphFont"/>
    <w:rsid w:val="0026058C"/>
  </w:style>
  <w:style w:type="paragraph" w:customStyle="1" w:styleId="DefaultParagraphFontParaCharCharCharCharChar">
    <w:name w:val="Default Paragraph Font Para Char Char Char Char Char"/>
    <w:autoRedefine/>
    <w:rsid w:val="006D3E5D"/>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1"/>
    <w:qFormat/>
    <w:rsid w:val="00F50F2A"/>
    <w:pPr>
      <w:ind w:left="720"/>
      <w:contextualSpacing/>
    </w:pPr>
  </w:style>
  <w:style w:type="paragraph" w:styleId="NormalWeb">
    <w:name w:val="Normal (Web)"/>
    <w:aliases w:val=" Char,webb,Обычный (веб)1,Обычный (веб) Знак,Обычный (веб) Знак1,Обычный (веб) Знак Знак, Char Char Char,Char Char Char,Geneva 9, Char Char,Char Char Char Char Char Char Char Char Char Char Char Char Char Char Char,Char Cha,Char Char"/>
    <w:basedOn w:val="Normal"/>
    <w:link w:val="NormalWebChar"/>
    <w:uiPriority w:val="99"/>
    <w:qFormat/>
    <w:rsid w:val="00F50F2A"/>
    <w:pPr>
      <w:spacing w:before="100" w:beforeAutospacing="1" w:after="100" w:afterAutospacing="1"/>
    </w:pPr>
    <w:rPr>
      <w:sz w:val="24"/>
      <w:szCs w:val="24"/>
    </w:rPr>
  </w:style>
  <w:style w:type="character" w:customStyle="1" w:styleId="NormalWebChar">
    <w:name w:val="Normal (Web) Char"/>
    <w:aliases w:val=" Char Char1,webb Char,Обычный (веб)1 Char,Обычный (веб) Знак Char,Обычный (веб) Знак1 Char,Обычный (веб) Знак Знак Char, Char Char Char Char,Char Char Char Char,Geneva 9 Char, Char Char Char1,Char Cha Char,Char Char Char1"/>
    <w:link w:val="NormalWeb"/>
    <w:uiPriority w:val="99"/>
    <w:locked/>
    <w:rsid w:val="002625A4"/>
    <w:rPr>
      <w:sz w:val="24"/>
      <w:szCs w:val="24"/>
    </w:rPr>
  </w:style>
  <w:style w:type="paragraph" w:styleId="NoSpacing">
    <w:name w:val="No Spacing"/>
    <w:uiPriority w:val="1"/>
    <w:qFormat/>
    <w:rsid w:val="0086319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0197">
      <w:bodyDiv w:val="1"/>
      <w:marLeft w:val="0"/>
      <w:marRight w:val="0"/>
      <w:marTop w:val="0"/>
      <w:marBottom w:val="0"/>
      <w:divBdr>
        <w:top w:val="none" w:sz="0" w:space="0" w:color="auto"/>
        <w:left w:val="none" w:sz="0" w:space="0" w:color="auto"/>
        <w:bottom w:val="none" w:sz="0" w:space="0" w:color="auto"/>
        <w:right w:val="none" w:sz="0" w:space="0" w:color="auto"/>
      </w:divBdr>
    </w:div>
    <w:div w:id="538982054">
      <w:bodyDiv w:val="1"/>
      <w:marLeft w:val="0"/>
      <w:marRight w:val="0"/>
      <w:marTop w:val="0"/>
      <w:marBottom w:val="0"/>
      <w:divBdr>
        <w:top w:val="none" w:sz="0" w:space="0" w:color="auto"/>
        <w:left w:val="none" w:sz="0" w:space="0" w:color="auto"/>
        <w:bottom w:val="none" w:sz="0" w:space="0" w:color="auto"/>
        <w:right w:val="none" w:sz="0" w:space="0" w:color="auto"/>
      </w:divBdr>
    </w:div>
    <w:div w:id="1106313371">
      <w:bodyDiv w:val="1"/>
      <w:marLeft w:val="0"/>
      <w:marRight w:val="0"/>
      <w:marTop w:val="0"/>
      <w:marBottom w:val="0"/>
      <w:divBdr>
        <w:top w:val="none" w:sz="0" w:space="0" w:color="auto"/>
        <w:left w:val="none" w:sz="0" w:space="0" w:color="auto"/>
        <w:bottom w:val="none" w:sz="0" w:space="0" w:color="auto"/>
        <w:right w:val="none" w:sz="0" w:space="0" w:color="auto"/>
      </w:divBdr>
    </w:div>
    <w:div w:id="185167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aa\Application%20Data\Microsoft\Templates\C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560AF-B450-4631-866C-BC581855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Template>
  <TotalTime>34</TotalTime>
  <Pages>11</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UBND TỈNH KHÁNH HÒA</vt:lpstr>
    </vt:vector>
  </TitlesOfParts>
  <Company>So Lao dong-TBXH Khanh Hoa</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KHÁNH HÒA</dc:title>
  <dc:creator>Pham Thai Dai</dc:creator>
  <cp:keywords>FoxChit SOFTWARE SOLUTIONS</cp:keywords>
  <cp:lastModifiedBy>Administrator</cp:lastModifiedBy>
  <cp:revision>51</cp:revision>
  <cp:lastPrinted>2022-09-06T08:47:00Z</cp:lastPrinted>
  <dcterms:created xsi:type="dcterms:W3CDTF">2026-05-28T03:16:00Z</dcterms:created>
  <dcterms:modified xsi:type="dcterms:W3CDTF">2026-05-30T15:12:00Z</dcterms:modified>
</cp:coreProperties>
</file>